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F53B" w14:textId="77777777" w:rsidR="00A62308" w:rsidRDefault="009870FE" w:rsidP="00A62308">
      <w:pPr>
        <w:rPr>
          <w:lang w:val="es-ES_tradnl"/>
        </w:rPr>
      </w:pPr>
      <w:r>
        <w:rPr>
          <w:noProof/>
          <w:lang w:val="es-CO" w:eastAsia="es-CO"/>
        </w:rPr>
        <w:pict w14:anchorId="13E4E9C2">
          <v:rect id="Rectangle 14" o:spid="_x0000_s1027" style="position:absolute;left:0;text-align:left;margin-left:463.7pt;margin-top:591pt;width:81.4pt;height:49.65pt;rotation:180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" filled="f" stroked="f">
            <v:textbox>
              <w:txbxContent>
                <w:p w14:paraId="60C8D1AE" w14:textId="2FC678A0" w:rsidR="00D42DA1" w:rsidRDefault="00620AF2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  <w:r w:rsidRPr="008E66BA">
                    <w:rPr>
                      <w:b/>
                      <w:i/>
                      <w:color w:val="FFFFFF" w:themeColor="background1"/>
                      <w:sz w:val="56"/>
                    </w:rPr>
                    <w:fldChar w:fldCharType="begin"/>
                  </w:r>
                  <w:r w:rsidR="00D42DA1" w:rsidRPr="008E66BA">
                    <w:rPr>
                      <w:b/>
                      <w:i/>
                      <w:color w:val="FFFFFF" w:themeColor="background1"/>
                      <w:sz w:val="56"/>
                    </w:rPr>
                    <w:instrText xml:space="preserve"> DATE  \@ "yyyy"  \* MERGEFORMAT </w:instrText>
                  </w:r>
                  <w:r w:rsidRPr="008E66BA">
                    <w:rPr>
                      <w:b/>
                      <w:i/>
                      <w:color w:val="FFFFFF" w:themeColor="background1"/>
                      <w:sz w:val="56"/>
                    </w:rPr>
                    <w:fldChar w:fldCharType="separate"/>
                  </w:r>
                  <w:r w:rsidR="0008011A">
                    <w:rPr>
                      <w:b/>
                      <w:i/>
                      <w:noProof/>
                      <w:color w:val="FFFFFF" w:themeColor="background1"/>
                      <w:sz w:val="56"/>
                    </w:rPr>
                    <w:t>2021</w:t>
                  </w:r>
                  <w:r w:rsidRPr="008E66BA">
                    <w:rPr>
                      <w:b/>
                      <w:i/>
                      <w:color w:val="FFFFFF" w:themeColor="background1"/>
                      <w:sz w:val="56"/>
                    </w:rPr>
                    <w:fldChar w:fldCharType="end"/>
                  </w:r>
                </w:p>
                <w:p w14:paraId="1320DFD3" w14:textId="77777777" w:rsidR="00D42DA1" w:rsidRDefault="00D42DA1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</w:p>
                <w:p w14:paraId="6F374C6F" w14:textId="77777777" w:rsidR="00D42DA1" w:rsidRDefault="00D42DA1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</w:p>
                <w:p w14:paraId="377C33AA" w14:textId="77777777" w:rsidR="00D42DA1" w:rsidRPr="008E66BA" w:rsidRDefault="00D42DA1" w:rsidP="008E66BA">
                  <w:pPr>
                    <w:tabs>
                      <w:tab w:val="left" w:pos="284"/>
                    </w:tabs>
                    <w:jc w:val="right"/>
                    <w:rPr>
                      <w:b/>
                      <w:i/>
                      <w:color w:val="FFFFFF" w:themeColor="background1"/>
                      <w:sz w:val="56"/>
                    </w:rPr>
                  </w:pPr>
                </w:p>
              </w:txbxContent>
            </v:textbox>
          </v:rect>
        </w:pict>
      </w:r>
      <w:r>
        <w:rPr>
          <w:noProof/>
          <w:color w:val="FFFFFF" w:themeColor="background1"/>
          <w:lang w:val="es-CO" w:eastAsia="es-CO"/>
        </w:rPr>
        <w:pict w14:anchorId="4FE8703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-27.5pt;margin-top:487.9pt;width:553.25pt;height:134.85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" filled="f" stroked="f">
            <v:textbox>
              <w:txbxContent>
                <w:p w14:paraId="74681576" w14:textId="77777777" w:rsidR="00D42DA1" w:rsidRDefault="00D42DA1" w:rsidP="00135090">
                  <w:pPr>
                    <w:pStyle w:val="Ttulo"/>
                    <w:ind w:firstLine="0"/>
                    <w:jc w:val="center"/>
                    <w:rPr>
                      <w:color w:val="FFFFFF" w:themeColor="background1"/>
                      <w:sz w:val="40"/>
                    </w:rPr>
                  </w:pPr>
                  <w:r>
                    <w:rPr>
                      <w:color w:val="FFFFFF" w:themeColor="background1"/>
                      <w:sz w:val="40"/>
                    </w:rPr>
                    <w:t xml:space="preserve">  </w:t>
                  </w:r>
                  <w:r w:rsidRPr="00C672AE">
                    <w:rPr>
                      <w:color w:val="FFFFFF" w:themeColor="background1"/>
                      <w:sz w:val="40"/>
                    </w:rPr>
                    <w:t>Formato de Levantamiento información para la creación de Plantillas de Metadatos</w:t>
                  </w:r>
                </w:p>
                <w:p w14:paraId="580C529E" w14:textId="77777777" w:rsidR="00D42DA1" w:rsidRPr="00C672AE" w:rsidRDefault="00D42DA1" w:rsidP="00C672AE">
                  <w:pPr>
                    <w:jc w:val="center"/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</w:pPr>
                  <w:r w:rsidRPr="00C672AE"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  <w:t xml:space="preserve">Perfil Metadatos – Datos tipo </w:t>
                  </w:r>
                  <w:proofErr w:type="spellStart"/>
                  <w:r w:rsidRPr="00C672AE"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  <w:t>Raster</w:t>
                  </w:r>
                  <w:proofErr w:type="spellEnd"/>
                  <w:r w:rsidRPr="00C672AE">
                    <w:rPr>
                      <w:color w:val="BFBFBF" w:themeColor="background1" w:themeShade="BF"/>
                      <w:sz w:val="36"/>
                      <w:szCs w:val="36"/>
                      <w:lang w:val="es-ES_tradnl" w:eastAsia="es-AR"/>
                    </w:rPr>
                    <w:t xml:space="preserve"> </w:t>
                  </w:r>
                </w:p>
                <w:p w14:paraId="6BCA4FE3" w14:textId="77777777" w:rsidR="00D42DA1" w:rsidRDefault="00D42DA1" w:rsidP="00C672AE">
                  <w:pPr>
                    <w:jc w:val="center"/>
                    <w:rPr>
                      <w:lang w:val="es-ES_tradnl" w:eastAsia="es-AR"/>
                    </w:rPr>
                  </w:pPr>
                </w:p>
                <w:p w14:paraId="4B67A529" w14:textId="77777777" w:rsidR="00D42DA1" w:rsidRPr="00C672AE" w:rsidRDefault="00D42DA1" w:rsidP="00C672AE">
                  <w:pPr>
                    <w:rPr>
                      <w:lang w:val="es-ES_tradnl" w:eastAsia="es-AR"/>
                    </w:rPr>
                  </w:pPr>
                </w:p>
                <w:p w14:paraId="6237ECBC" w14:textId="77777777" w:rsidR="00D42DA1" w:rsidRPr="00C672AE" w:rsidRDefault="00D42DA1" w:rsidP="00C672AE">
                  <w:pPr>
                    <w:rPr>
                      <w:lang w:val="es-ES_tradnl" w:eastAsia="es-AR"/>
                    </w:rPr>
                  </w:pPr>
                </w:p>
                <w:sdt>
                  <w:sdtPr>
                    <w:rPr>
                      <w:rFonts w:asciiTheme="majorHAnsi" w:eastAsiaTheme="majorEastAsia" w:hAnsiTheme="majorHAnsi" w:cstheme="majorBidi"/>
                      <w:color w:val="94B6D2" w:themeColor="accent1"/>
                      <w:sz w:val="72"/>
                      <w:szCs w:val="72"/>
                    </w:rPr>
                    <w:alias w:val="Título"/>
                    <w:id w:val="-958338334"/>
                    <w:placeholder>
                      <w:docPart w:val="D1224AB26F5D4BC480EAFA78AED7592B"/>
                    </w:placeholder>
                    <w:showingPlcHdr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p w14:paraId="1681D625" w14:textId="77777777" w:rsidR="00D42DA1" w:rsidRDefault="00D42DA1" w:rsidP="00C672AE">
                      <w:pPr>
                        <w:spacing w:after="160" w:line="240" w:lineRule="auto"/>
                        <w:jc w:val="left"/>
                        <w:rPr>
                          <w:rFonts w:asciiTheme="majorHAnsi" w:eastAsiaTheme="majorEastAsia" w:hAnsiTheme="majorHAnsi" w:cstheme="majorBidi"/>
                          <w:color w:val="94B6D2" w:themeColor="accent1"/>
                          <w:sz w:val="72"/>
                          <w:szCs w:val="72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color w:val="94B6D2" w:themeColor="accent1"/>
                          <w:sz w:val="72"/>
                          <w:szCs w:val="72"/>
                        </w:rPr>
                        <w:t xml:space="preserve">     </w:t>
                      </w:r>
                    </w:p>
                  </w:sdtContent>
                </w:sdt>
                <w:p w14:paraId="0E0107DC" w14:textId="77777777" w:rsidR="00D42DA1" w:rsidRPr="00C672AE" w:rsidRDefault="00D42DA1" w:rsidP="00C672AE">
                  <w:pPr>
                    <w:rPr>
                      <w:lang w:val="es-ES_tradnl" w:eastAsia="es-AR"/>
                    </w:rPr>
                  </w:pPr>
                </w:p>
                <w:p w14:paraId="58974229" w14:textId="77777777" w:rsidR="00D42DA1" w:rsidRPr="001A56E7" w:rsidRDefault="00D42DA1" w:rsidP="00135090">
                  <w:pPr>
                    <w:pStyle w:val="Ttulo"/>
                    <w:ind w:firstLine="0"/>
                  </w:pPr>
                  <w:r w:rsidRPr="001A56E7">
                    <w:t xml:space="preserve"> </w:t>
                  </w:r>
                </w:p>
                <w:p w14:paraId="3DD2046C" w14:textId="77777777" w:rsidR="00D42DA1" w:rsidRPr="001A56E7" w:rsidRDefault="00D42DA1" w:rsidP="00135090">
                  <w:pPr>
                    <w:pStyle w:val="Ttulo"/>
                    <w:ind w:firstLine="0"/>
                  </w:pPr>
                </w:p>
              </w:txbxContent>
            </v:textbox>
          </v:shape>
        </w:pict>
      </w:r>
      <w:r w:rsidR="00C672AE">
        <w:rPr>
          <w:noProof/>
          <w:color w:val="FFFFFF" w:themeColor="background1"/>
          <w:lang w:val="en-US" w:eastAsia="en-US"/>
        </w:rPr>
        <w:drawing>
          <wp:anchor distT="0" distB="0" distL="114300" distR="114300" simplePos="0" relativeHeight="251619327" behindDoc="0" locked="0" layoutInCell="1" allowOverlap="1" wp14:anchorId="23251B43" wp14:editId="61939ECC">
            <wp:simplePos x="0" y="0"/>
            <wp:positionH relativeFrom="column">
              <wp:posOffset>-912495</wp:posOffset>
            </wp:positionH>
            <wp:positionV relativeFrom="paragraph">
              <wp:posOffset>-1533525</wp:posOffset>
            </wp:positionV>
            <wp:extent cx="8315325" cy="107600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5325" cy="1076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D5B7D">
        <w:rPr>
          <w:lang w:val="es-ES_tradnl"/>
        </w:rPr>
        <w:t>G</w:t>
      </w:r>
      <w:r>
        <w:rPr>
          <w:noProof/>
          <w:lang w:val="es-CO" w:eastAsia="es-CO"/>
        </w:rPr>
      </w:r>
      <w:r>
        <w:rPr>
          <w:noProof/>
          <w:lang w:val="es-CO" w:eastAsia="es-CO"/>
        </w:rPr>
        <w:pict w14:anchorId="6896AFBA">
          <v:rect id="AutoShape 1" o:spid="_x0000_s1030" style="width:24.85pt;height:24.8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  <w:r w:rsidR="005E008D" w:rsidRPr="00DB4C99">
        <w:rPr>
          <w:lang w:val="es-ES_tradnl"/>
        </w:rPr>
        <w:br w:type="page"/>
      </w:r>
    </w:p>
    <w:p w14:paraId="6FCF9BCB" w14:textId="77777777" w:rsidR="00B05ED1" w:rsidRPr="00A529B1" w:rsidRDefault="00B05ED1" w:rsidP="00B05ED1">
      <w:pPr>
        <w:pStyle w:val="Ttulo1"/>
      </w:pPr>
      <w:bookmarkStart w:id="0" w:name="_Toc509358599"/>
      <w:r w:rsidRPr="00B05ED1">
        <w:lastRenderedPageBreak/>
        <w:t>INTRODUCCIÓN</w:t>
      </w:r>
      <w:bookmarkEnd w:id="0"/>
    </w:p>
    <w:p w14:paraId="0A989FE7" w14:textId="77777777" w:rsidR="00B05ED1" w:rsidRDefault="00B05ED1" w:rsidP="00B05ED1">
      <w:r>
        <w:t xml:space="preserve">El presente formato tiene como objetivo ser el instrumento de levantamiento de información para la creación de plantillas de metadatos correspondientes a productos geográficos de </w:t>
      </w:r>
      <w:r w:rsidR="00890F2D">
        <w:t xml:space="preserve">tipo </w:t>
      </w:r>
      <w:proofErr w:type="spellStart"/>
      <w:r w:rsidR="00890F2D">
        <w:t>R</w:t>
      </w:r>
      <w:r>
        <w:t>aster</w:t>
      </w:r>
      <w:proofErr w:type="spellEnd"/>
      <w:r>
        <w:t xml:space="preserve">, fue generado en base al perfil </w:t>
      </w:r>
      <w:r w:rsidR="00471028">
        <w:t xml:space="preserve">de metadato básico diseñado por el </w:t>
      </w:r>
      <w:r>
        <w:t>Centro de Investigación y Desarrollo en Información Geográfica - CIAF-.</w:t>
      </w:r>
    </w:p>
    <w:p w14:paraId="1C3B1CCA" w14:textId="77777777" w:rsidR="00B05ED1" w:rsidRDefault="00B05ED1" w:rsidP="00B05ED1">
      <w:r>
        <w:t xml:space="preserve">En cada sección o elemento de metadato se indica su obligatoriedad con las convenciones </w:t>
      </w:r>
      <w:r>
        <w:rPr>
          <w:color w:val="FF0000"/>
        </w:rPr>
        <w:t>(O</w:t>
      </w:r>
      <w:r w:rsidRPr="00EA207A">
        <w:rPr>
          <w:color w:val="FF0000"/>
        </w:rPr>
        <w:t>)</w:t>
      </w:r>
      <w:r>
        <w:t xml:space="preserve">, </w:t>
      </w:r>
      <w:r w:rsidRPr="00EA207A">
        <w:rPr>
          <w:color w:val="FFC000"/>
        </w:rPr>
        <w:t>(</w:t>
      </w:r>
      <w:proofErr w:type="spellStart"/>
      <w:r w:rsidRPr="00EA207A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EA207A">
        <w:rPr>
          <w:color w:val="FFC000"/>
        </w:rPr>
        <w:t>)</w:t>
      </w:r>
      <w:r>
        <w:t xml:space="preserve"> y </w:t>
      </w:r>
      <w:r w:rsidRPr="00EA207A">
        <w:rPr>
          <w:color w:val="00B0F0"/>
        </w:rPr>
        <w:t>(C)</w:t>
      </w:r>
      <w:r>
        <w:t xml:space="preserve"> que equivalen a Obligato</w:t>
      </w:r>
      <w:r w:rsidRPr="00690176">
        <w:t>rio</w:t>
      </w:r>
      <w:r>
        <w:t xml:space="preserve">, </w:t>
      </w:r>
      <w:r w:rsidRPr="00690176">
        <w:t>Opcional</w:t>
      </w:r>
      <w:r>
        <w:t xml:space="preserve"> y </w:t>
      </w:r>
      <w:r w:rsidRPr="00690176">
        <w:t>Condicional</w:t>
      </w:r>
      <w:r>
        <w:t xml:space="preserve"> respectivamente, se recomienda que los elementos opcionales en lo posible sean diligenciados ya que consideran información fundamental del recurso, su diligenciamiento aporta en la obtención de un metadato completo.</w:t>
      </w:r>
    </w:p>
    <w:p w14:paraId="22CC29E1" w14:textId="77777777" w:rsidR="00B05ED1" w:rsidRDefault="00B05ED1" w:rsidP="00B05ED1">
      <w:pPr>
        <w:sectPr w:rsidR="00B05ED1" w:rsidSect="00242AA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 w:code="1"/>
          <w:pgMar w:top="1440" w:right="1077" w:bottom="1440" w:left="1077" w:header="680" w:footer="0" w:gutter="0"/>
          <w:cols w:space="708"/>
          <w:titlePg/>
          <w:docGrid w:linePitch="360"/>
        </w:sectPr>
      </w:pPr>
    </w:p>
    <w:p w14:paraId="0D6F74EF" w14:textId="77777777" w:rsidR="00B05ED1" w:rsidRPr="00A529B1" w:rsidRDefault="00B05ED1" w:rsidP="00B05ED1">
      <w:pPr>
        <w:pStyle w:val="Ttulo1"/>
      </w:pPr>
      <w:r w:rsidRPr="00B05ED1">
        <w:lastRenderedPageBreak/>
        <w:t>Formato</w:t>
      </w:r>
      <w:r>
        <w:t xml:space="preserve"> Levantamiento de Información</w:t>
      </w:r>
    </w:p>
    <w:p w14:paraId="07E5A049" w14:textId="77777777" w:rsidR="00B82097" w:rsidRDefault="00B05ED1" w:rsidP="00B05ED1">
      <w:r>
        <w:t xml:space="preserve">El formato considera las secciones y respectivos elementos de metadatos básicos, necesarios para documentar de manera eficiente un recurso o producto geográfico, para su diligenciamiento se puede consultar el </w:t>
      </w:r>
      <w:r w:rsidRPr="00EA207A">
        <w:rPr>
          <w:b/>
          <w:i/>
        </w:rPr>
        <w:t>“</w:t>
      </w:r>
      <w:bookmarkStart w:id="1" w:name="_Hlk512413473"/>
      <w:r w:rsidRPr="00EA207A">
        <w:rPr>
          <w:b/>
          <w:i/>
        </w:rPr>
        <w:t xml:space="preserve">Anexo </w:t>
      </w:r>
      <w:r w:rsidR="000F3F76">
        <w:rPr>
          <w:b/>
          <w:i/>
        </w:rPr>
        <w:t>C</w:t>
      </w:r>
      <w:r w:rsidRPr="00EA207A">
        <w:rPr>
          <w:b/>
          <w:i/>
        </w:rPr>
        <w:t>: Guía Perfil de Metadatos-</w:t>
      </w:r>
      <w:bookmarkEnd w:id="1"/>
      <w:proofErr w:type="spellStart"/>
      <w:r w:rsidR="00890F2D">
        <w:rPr>
          <w:b/>
          <w:i/>
        </w:rPr>
        <w:t>Raster</w:t>
      </w:r>
      <w:proofErr w:type="spellEnd"/>
      <w:r w:rsidR="00890F2D" w:rsidRPr="00EA207A">
        <w:rPr>
          <w:b/>
          <w:i/>
        </w:rPr>
        <w:t>”</w:t>
      </w:r>
      <w:r w:rsidRPr="00EA207A">
        <w:rPr>
          <w:b/>
          <w:i/>
        </w:rPr>
        <w:t xml:space="preserve"> </w:t>
      </w:r>
      <w:r>
        <w:t>en donde se considera la definición de cada elemento y las recomendaciones generales para su diligenciamiento.</w:t>
      </w: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12"/>
        <w:gridCol w:w="6237"/>
      </w:tblGrid>
      <w:tr w:rsidR="00B82097" w:rsidRPr="00B82097" w14:paraId="116B4808" w14:textId="77777777" w:rsidTr="00890F2D">
        <w:trPr>
          <w:trHeight w:val="339"/>
        </w:trPr>
        <w:tc>
          <w:tcPr>
            <w:tcW w:w="10349" w:type="dxa"/>
            <w:gridSpan w:val="2"/>
            <w:shd w:val="clear" w:color="auto" w:fill="ACB9CA"/>
            <w:vAlign w:val="center"/>
          </w:tcPr>
          <w:p w14:paraId="0F42D17C" w14:textId="77777777" w:rsidR="00B82097" w:rsidRPr="00890F2D" w:rsidRDefault="00921F94" w:rsidP="00921F94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Información d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e</w:t>
            </w: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l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 Metadato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  <w:vertAlign w:val="superscript"/>
              </w:rPr>
              <w:footnoteReference w:id="1"/>
            </w:r>
            <w:r w:rsidR="00F562CB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 </w:t>
            </w:r>
            <w:r w:rsidR="00F562CB" w:rsidRPr="00F562CB">
              <w:rPr>
                <w:rFonts w:ascii="Calibri" w:hAnsi="Calibri" w:cs="Calibri"/>
                <w:color w:val="FF0000"/>
                <w:sz w:val="24"/>
                <w:szCs w:val="16"/>
              </w:rPr>
              <w:t>(O)</w:t>
            </w:r>
          </w:p>
        </w:tc>
      </w:tr>
      <w:tr w:rsidR="00F562CB" w:rsidRPr="00B82097" w14:paraId="0329594E" w14:textId="77777777" w:rsidTr="00B840C8">
        <w:tc>
          <w:tcPr>
            <w:tcW w:w="4112" w:type="dxa"/>
            <w:shd w:val="clear" w:color="auto" w:fill="D5DCE4"/>
            <w:vAlign w:val="center"/>
          </w:tcPr>
          <w:p w14:paraId="5BB72768" w14:textId="77777777" w:rsidR="00F562CB" w:rsidRPr="00F562CB" w:rsidRDefault="00F562CB" w:rsidP="00F562CB">
            <w:pPr>
              <w:pStyle w:val="Prrafodelista"/>
              <w:numPr>
                <w:ilvl w:val="2"/>
                <w:numId w:val="8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Código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C6FAC15" w14:textId="77777777" w:rsidR="00F562CB" w:rsidRPr="00B82097" w:rsidRDefault="00F562CB" w:rsidP="00F562CB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 xml:space="preserve">[Valor por defecto: 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Proporcionado por el </w:t>
            </w:r>
            <w:proofErr w:type="spellStart"/>
            <w:r>
              <w:rPr>
                <w:rFonts w:ascii="Calibri" w:hAnsi="Calibri" w:cs="Calibri"/>
                <w:color w:val="A5A5A5"/>
                <w:szCs w:val="16"/>
              </w:rPr>
              <w:t>catalogo</w:t>
            </w:r>
            <w:proofErr w:type="spellEnd"/>
            <w:r>
              <w:rPr>
                <w:rFonts w:ascii="Calibri" w:hAnsi="Calibri" w:cs="Calibri"/>
                <w:color w:val="A5A5A5"/>
                <w:szCs w:val="16"/>
              </w:rPr>
              <w:t xml:space="preserve"> de metadatos</w:t>
            </w:r>
            <w:r w:rsidRPr="00B82097">
              <w:rPr>
                <w:rFonts w:ascii="Calibri" w:hAnsi="Calibri" w:cs="Calibri"/>
                <w:color w:val="A5A5A5"/>
                <w:szCs w:val="16"/>
              </w:rPr>
              <w:t>]</w:t>
            </w:r>
          </w:p>
        </w:tc>
      </w:tr>
      <w:tr w:rsidR="00B82097" w:rsidRPr="00B82097" w14:paraId="526B9F7C" w14:textId="77777777" w:rsidTr="00B840C8">
        <w:tc>
          <w:tcPr>
            <w:tcW w:w="4112" w:type="dxa"/>
            <w:shd w:val="clear" w:color="auto" w:fill="D5DCE4"/>
            <w:vAlign w:val="center"/>
          </w:tcPr>
          <w:p w14:paraId="6453B73C" w14:textId="77777777" w:rsidR="00B82097" w:rsidRPr="00F562CB" w:rsidRDefault="00B82097" w:rsidP="00F562CB">
            <w:pPr>
              <w:pStyle w:val="Prrafodelista"/>
              <w:numPr>
                <w:ilvl w:val="2"/>
                <w:numId w:val="10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F562CB">
              <w:rPr>
                <w:rFonts w:ascii="Calibri" w:hAnsi="Calibri" w:cs="Calibri"/>
                <w:color w:val="auto"/>
                <w:szCs w:val="16"/>
              </w:rPr>
              <w:t xml:space="preserve">Idioma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AA977F3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spa]</w:t>
            </w:r>
          </w:p>
        </w:tc>
      </w:tr>
      <w:tr w:rsidR="00B82097" w:rsidRPr="00B82097" w14:paraId="1A5DE8AD" w14:textId="77777777" w:rsidTr="00B840C8">
        <w:tc>
          <w:tcPr>
            <w:tcW w:w="4112" w:type="dxa"/>
            <w:shd w:val="clear" w:color="auto" w:fill="D5DCE4"/>
            <w:vAlign w:val="center"/>
          </w:tcPr>
          <w:p w14:paraId="05D23BC8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1.2.2.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Codificación de caracteres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6D4C1210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UTF-8]</w:t>
            </w:r>
          </w:p>
        </w:tc>
      </w:tr>
      <w:tr w:rsidR="00F562CB" w:rsidRPr="00B82097" w14:paraId="53D34A99" w14:textId="77777777" w:rsidTr="00D42DA1">
        <w:tc>
          <w:tcPr>
            <w:tcW w:w="10349" w:type="dxa"/>
            <w:gridSpan w:val="2"/>
            <w:shd w:val="clear" w:color="auto" w:fill="D5DCE4"/>
            <w:vAlign w:val="center"/>
          </w:tcPr>
          <w:p w14:paraId="1FB3E7E0" w14:textId="77777777" w:rsidR="00F562CB" w:rsidRPr="00B82097" w:rsidRDefault="00F562CB" w:rsidP="00F562CB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5A5A5"/>
                <w:szCs w:val="16"/>
              </w:rPr>
            </w:pPr>
            <w:r w:rsidRPr="00F562CB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1.3. Metadato Padre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</w:tr>
      <w:tr w:rsidR="00F562CB" w:rsidRPr="00B82097" w14:paraId="38C95365" w14:textId="77777777" w:rsidTr="00B840C8">
        <w:tc>
          <w:tcPr>
            <w:tcW w:w="4112" w:type="dxa"/>
            <w:shd w:val="clear" w:color="auto" w:fill="D5DCE4"/>
            <w:vAlign w:val="center"/>
          </w:tcPr>
          <w:p w14:paraId="6BE1C1B2" w14:textId="77777777" w:rsidR="00F562CB" w:rsidRDefault="00F562CB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1.3.1.    Titulo </w:t>
            </w:r>
            <w:r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4ED0BC01" w14:textId="77777777" w:rsidR="00F562CB" w:rsidRPr="00B82097" w:rsidRDefault="00F562CB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311E6C15" w14:textId="77777777" w:rsidTr="00B840C8">
        <w:tc>
          <w:tcPr>
            <w:tcW w:w="4112" w:type="dxa"/>
            <w:shd w:val="clear" w:color="auto" w:fill="D5DCE4"/>
            <w:vAlign w:val="center"/>
          </w:tcPr>
          <w:p w14:paraId="1E912C26" w14:textId="77777777" w:rsidR="00B82097" w:rsidRPr="00B82097" w:rsidRDefault="002B63E8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>1.3.1.</w:t>
            </w:r>
            <w:r>
              <w:rPr>
                <w:rFonts w:ascii="Calibri" w:hAnsi="Calibri" w:cs="Calibri"/>
                <w:color w:val="auto"/>
                <w:szCs w:val="16"/>
              </w:rPr>
              <w:tab/>
            </w:r>
            <w:r w:rsidR="00F562CB">
              <w:rPr>
                <w:rFonts w:ascii="Calibri" w:hAnsi="Calibri" w:cs="Calibri"/>
                <w:color w:val="auto"/>
                <w:szCs w:val="16"/>
              </w:rPr>
              <w:t>Identificador</w:t>
            </w:r>
            <w:r w:rsidR="00B82097"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="00B82097"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42577B3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695EC829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77253492" w14:textId="77777777" w:rsidR="00B82097" w:rsidRPr="00B82097" w:rsidRDefault="00B82097" w:rsidP="002A3767">
            <w:pPr>
              <w:keepNext/>
              <w:keepLines/>
              <w:numPr>
                <w:ilvl w:val="0"/>
                <w:numId w:val="5"/>
              </w:numPr>
              <w:spacing w:before="40"/>
              <w:ind w:left="0" w:firstLine="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Contacto de los metadatos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466691A6" w14:textId="77777777" w:rsidTr="00B840C8">
        <w:tc>
          <w:tcPr>
            <w:tcW w:w="4112" w:type="dxa"/>
            <w:shd w:val="clear" w:color="auto" w:fill="D5DCE4"/>
            <w:vAlign w:val="center"/>
          </w:tcPr>
          <w:p w14:paraId="7431C84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638533753"/>
            <w:placeholder>
              <w:docPart w:val="61C560F03C6D4B8D9AC0D91F64436376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34DE1208" w14:textId="2E2935C6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2F1B178B" w14:textId="77777777" w:rsidTr="00B840C8">
        <w:tc>
          <w:tcPr>
            <w:tcW w:w="4112" w:type="dxa"/>
            <w:shd w:val="clear" w:color="auto" w:fill="D5DCE4"/>
            <w:vAlign w:val="center"/>
          </w:tcPr>
          <w:p w14:paraId="67EE77DA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4278CB4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3A0AE665" w14:textId="77777777" w:rsidTr="00B840C8">
        <w:tc>
          <w:tcPr>
            <w:tcW w:w="4112" w:type="dxa"/>
            <w:shd w:val="clear" w:color="auto" w:fill="D5DCE4"/>
            <w:vAlign w:val="center"/>
          </w:tcPr>
          <w:p w14:paraId="3D63048A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AB2023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1CA079D" w14:textId="77777777" w:rsidTr="00B840C8">
        <w:tc>
          <w:tcPr>
            <w:tcW w:w="4112" w:type="dxa"/>
            <w:shd w:val="clear" w:color="auto" w:fill="D5DCE4"/>
            <w:vAlign w:val="center"/>
          </w:tcPr>
          <w:p w14:paraId="4F358D4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547AB04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AE0D774" w14:textId="77777777" w:rsidTr="00B840C8">
        <w:tc>
          <w:tcPr>
            <w:tcW w:w="4112" w:type="dxa"/>
            <w:shd w:val="clear" w:color="auto" w:fill="D5DCE4"/>
            <w:vAlign w:val="center"/>
          </w:tcPr>
          <w:p w14:paraId="3E92C7C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678621417"/>
            <w:placeholder>
              <w:docPart w:val="75DA577C973A43B78717F5960F66E1DE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20064063" w14:textId="6643E0B7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06D308BA" w14:textId="77777777" w:rsidTr="00B840C8">
        <w:tc>
          <w:tcPr>
            <w:tcW w:w="4112" w:type="dxa"/>
            <w:shd w:val="clear" w:color="auto" w:fill="D5DCE4"/>
            <w:vAlign w:val="center"/>
          </w:tcPr>
          <w:p w14:paraId="0EB64D8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1.4.6.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02C97D2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EC1FD74" w14:textId="77777777" w:rsidTr="00B840C8">
        <w:tc>
          <w:tcPr>
            <w:tcW w:w="4112" w:type="dxa"/>
            <w:shd w:val="clear" w:color="auto" w:fill="D5DCE4"/>
            <w:vAlign w:val="center"/>
          </w:tcPr>
          <w:p w14:paraId="69028CF4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1.4.7.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1E6651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4D76B30A" w14:textId="77777777" w:rsidTr="00B840C8">
        <w:tc>
          <w:tcPr>
            <w:tcW w:w="4112" w:type="dxa"/>
            <w:shd w:val="clear" w:color="auto" w:fill="D5DCE4"/>
            <w:vAlign w:val="center"/>
          </w:tcPr>
          <w:p w14:paraId="1324FE8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1.4.8.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Área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>administrativa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0D45E534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6957260" w14:textId="77777777" w:rsidTr="00B840C8">
        <w:tc>
          <w:tcPr>
            <w:tcW w:w="4112" w:type="dxa"/>
            <w:shd w:val="clear" w:color="auto" w:fill="D5DCE4"/>
            <w:vAlign w:val="center"/>
          </w:tcPr>
          <w:p w14:paraId="5DBF547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1.4.9.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1018E85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3DB54FFE" w14:textId="77777777" w:rsidTr="00B840C8">
        <w:tc>
          <w:tcPr>
            <w:tcW w:w="4112" w:type="dxa"/>
            <w:shd w:val="clear" w:color="auto" w:fill="D5DCE4"/>
            <w:vAlign w:val="center"/>
          </w:tcPr>
          <w:p w14:paraId="4E51858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1.4.10.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87C257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B02149" w:rsidRPr="00B82097" w14:paraId="53CDE8DE" w14:textId="77777777" w:rsidTr="00B840C8">
        <w:tc>
          <w:tcPr>
            <w:tcW w:w="4112" w:type="dxa"/>
            <w:shd w:val="clear" w:color="auto" w:fill="D5DCE4"/>
            <w:vAlign w:val="center"/>
          </w:tcPr>
          <w:p w14:paraId="6FCAAB5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4D1C5AA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9EC5D14" w14:textId="77777777" w:rsidTr="00B840C8">
        <w:tc>
          <w:tcPr>
            <w:tcW w:w="4112" w:type="dxa"/>
            <w:shd w:val="clear" w:color="auto" w:fill="D5DCE4"/>
            <w:vAlign w:val="center"/>
          </w:tcPr>
          <w:p w14:paraId="1D6B7BB2" w14:textId="77777777" w:rsidR="00B02149" w:rsidRPr="00B82097" w:rsidRDefault="00B02149" w:rsidP="00B02149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 w:rsidRPr="00B82097">
              <w:rPr>
                <w:rFonts w:ascii="Calibri" w:hAnsi="Calibri" w:cs="Calibri"/>
                <w:color w:val="000000"/>
                <w:szCs w:val="16"/>
              </w:rPr>
              <w:t>1.4.12.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37" w:type="dxa"/>
            <w:vAlign w:val="center"/>
          </w:tcPr>
          <w:p w14:paraId="3F75167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680F993F" w14:textId="77777777" w:rsidTr="00B840C8">
        <w:tc>
          <w:tcPr>
            <w:tcW w:w="4112" w:type="dxa"/>
            <w:shd w:val="clear" w:color="auto" w:fill="D5DCE4"/>
            <w:vAlign w:val="center"/>
          </w:tcPr>
          <w:p w14:paraId="4BBB8D6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Horario de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atención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752D5B2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E7D23B7" w14:textId="77777777" w:rsidTr="00B840C8">
        <w:tc>
          <w:tcPr>
            <w:tcW w:w="4112" w:type="dxa"/>
            <w:shd w:val="clear" w:color="auto" w:fill="D5DCE4"/>
            <w:vAlign w:val="center"/>
          </w:tcPr>
          <w:p w14:paraId="3977063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263731C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71953736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11CFF275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1.5.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Fecha del Metadato</w:t>
            </w: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C342024" w14:textId="77777777" w:rsidTr="00B840C8">
        <w:tc>
          <w:tcPr>
            <w:tcW w:w="4112" w:type="dxa"/>
            <w:shd w:val="clear" w:color="auto" w:fill="D5DCE4"/>
            <w:vAlign w:val="center"/>
          </w:tcPr>
          <w:p w14:paraId="0474021D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181D0C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2D82511" w14:textId="77777777" w:rsidTr="00B840C8">
        <w:tc>
          <w:tcPr>
            <w:tcW w:w="4112" w:type="dxa"/>
            <w:shd w:val="clear" w:color="auto" w:fill="D5DCE4"/>
            <w:vAlign w:val="center"/>
          </w:tcPr>
          <w:p w14:paraId="16C1CCA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317806256"/>
            <w:placeholder>
              <w:docPart w:val="140F48410E904BF5BF5B8492EF9A4471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23D44E9A" w14:textId="230C7508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3EDE9385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5912BCB7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Norma de </w:t>
            </w:r>
            <w:proofErr w:type="gramStart"/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metadatos  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(</w:t>
            </w:r>
            <w:proofErr w:type="gramEnd"/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)</w:t>
            </w:r>
          </w:p>
        </w:tc>
      </w:tr>
      <w:tr w:rsidR="00B02149" w:rsidRPr="00B82097" w14:paraId="19312A86" w14:textId="77777777" w:rsidTr="00B840C8">
        <w:tc>
          <w:tcPr>
            <w:tcW w:w="4112" w:type="dxa"/>
            <w:shd w:val="clear" w:color="auto" w:fill="D5DCE4"/>
            <w:vAlign w:val="center"/>
          </w:tcPr>
          <w:p w14:paraId="7BCE236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E30978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ISO 19115-1]</w:t>
            </w:r>
          </w:p>
        </w:tc>
      </w:tr>
      <w:tr w:rsidR="00B02149" w:rsidRPr="00B82097" w14:paraId="37A444EE" w14:textId="77777777" w:rsidTr="00B840C8">
        <w:tc>
          <w:tcPr>
            <w:tcW w:w="4112" w:type="dxa"/>
            <w:shd w:val="clear" w:color="auto" w:fill="D5DCE4"/>
            <w:vAlign w:val="center"/>
          </w:tcPr>
          <w:p w14:paraId="0E39176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3F443B50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2014]</w:t>
            </w:r>
          </w:p>
        </w:tc>
      </w:tr>
      <w:tr w:rsidR="00B02149" w:rsidRPr="00B82097" w14:paraId="5E3099AA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33F52246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Perfil de metadatos 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(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 w:val="24"/>
                <w:szCs w:val="26"/>
              </w:rPr>
              <w:t>)</w:t>
            </w:r>
          </w:p>
        </w:tc>
      </w:tr>
      <w:tr w:rsidR="00B02149" w:rsidRPr="00B82097" w14:paraId="0096EA15" w14:textId="77777777" w:rsidTr="00B840C8">
        <w:tc>
          <w:tcPr>
            <w:tcW w:w="4112" w:type="dxa"/>
            <w:shd w:val="clear" w:color="auto" w:fill="D5DCE4"/>
            <w:vAlign w:val="center"/>
          </w:tcPr>
          <w:p w14:paraId="0983FE7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1.7.1.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27C6617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0ED02CC" w14:textId="77777777" w:rsidTr="00B840C8">
        <w:tc>
          <w:tcPr>
            <w:tcW w:w="4112" w:type="dxa"/>
            <w:shd w:val="clear" w:color="auto" w:fill="D5DCE4"/>
            <w:vAlign w:val="center"/>
          </w:tcPr>
          <w:p w14:paraId="389EC9C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lastRenderedPageBreak/>
              <w:t>1.7.2.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Edición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3EB06A5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9FFFFC7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6F910880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1.8.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Rol: ámbito de los metadatos</w:t>
            </w:r>
          </w:p>
        </w:tc>
      </w:tr>
      <w:tr w:rsidR="00B02149" w:rsidRPr="00B82097" w14:paraId="5D54D8F5" w14:textId="77777777" w:rsidTr="00B840C8">
        <w:tc>
          <w:tcPr>
            <w:tcW w:w="4112" w:type="dxa"/>
            <w:shd w:val="clear" w:color="auto" w:fill="D5DCE4"/>
            <w:vAlign w:val="center"/>
          </w:tcPr>
          <w:p w14:paraId="5D0430B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1.8.1.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Ámbito del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recurso 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Rol"/>
            <w:id w:val="-378477695"/>
            <w:placeholder>
              <w:docPart w:val="04AAF90FBC8F409EB526BB48520EA802"/>
            </w:placeholder>
            <w:showingPlcHdr/>
            <w15:color w:val="000080"/>
            <w15:appearance w15:val="tags"/>
            <w:comboBox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Conjunto de datos" w:value="Conjunto de datos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04CD9189" w14:textId="2AD8E89B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1B1424F2" w14:textId="77777777" w:rsidR="00B82097" w:rsidRPr="00B82097" w:rsidRDefault="00B82097" w:rsidP="00B82097">
      <w:pPr>
        <w:spacing w:after="160" w:line="259" w:lineRule="auto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070"/>
        <w:gridCol w:w="20"/>
        <w:gridCol w:w="22"/>
        <w:gridCol w:w="8"/>
        <w:gridCol w:w="6229"/>
      </w:tblGrid>
      <w:tr w:rsidR="00B82097" w:rsidRPr="00B82097" w14:paraId="3D641377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6EDA07A4" w14:textId="77777777" w:rsidR="00B82097" w:rsidRPr="00B82097" w:rsidRDefault="00B82097" w:rsidP="002A3767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Información de Identificación</w:t>
            </w:r>
            <w:r w:rsidR="00921F94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 del Recurso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32"/>
              </w:rPr>
              <w:t>(O)</w:t>
            </w:r>
          </w:p>
        </w:tc>
      </w:tr>
      <w:tr w:rsidR="00B82097" w:rsidRPr="00B82097" w14:paraId="47D9EA6A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434BA3DB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Citación</w:t>
            </w:r>
            <w:r w:rsidR="00E56FF4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 </w:t>
            </w:r>
            <w:r w:rsidR="00E56FF4"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32"/>
              </w:rPr>
              <w:t>(O)</w:t>
            </w:r>
          </w:p>
        </w:tc>
      </w:tr>
      <w:tr w:rsidR="00B82097" w:rsidRPr="00B82097" w14:paraId="3945DD4A" w14:textId="77777777" w:rsidTr="00B840C8">
        <w:tc>
          <w:tcPr>
            <w:tcW w:w="4112" w:type="dxa"/>
            <w:gridSpan w:val="3"/>
            <w:shd w:val="clear" w:color="auto" w:fill="D5DCE4"/>
          </w:tcPr>
          <w:p w14:paraId="0E02C6E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1B94DF43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10B754BD" w14:textId="77777777" w:rsidTr="00B840C8">
        <w:tc>
          <w:tcPr>
            <w:tcW w:w="4112" w:type="dxa"/>
            <w:gridSpan w:val="3"/>
            <w:shd w:val="clear" w:color="auto" w:fill="D5DCE4"/>
          </w:tcPr>
          <w:p w14:paraId="4847327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6E676C6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5BAEE759" w14:textId="77777777" w:rsidTr="00B840C8">
        <w:tc>
          <w:tcPr>
            <w:tcW w:w="4112" w:type="dxa"/>
            <w:gridSpan w:val="3"/>
            <w:shd w:val="clear" w:color="auto" w:fill="D5DCE4"/>
          </w:tcPr>
          <w:p w14:paraId="643A808B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1797334879"/>
            <w:placeholder>
              <w:docPart w:val="6D9FBACDBD8B4BE0A1701689321FF6BF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</w:tcPr>
              <w:p w14:paraId="336242F1" w14:textId="3FE1F8FF" w:rsidR="00B82097" w:rsidRPr="00B82097" w:rsidRDefault="00B02149" w:rsidP="00B82097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38A81762" w14:textId="77777777" w:rsidTr="00B840C8">
        <w:tc>
          <w:tcPr>
            <w:tcW w:w="4112" w:type="dxa"/>
            <w:gridSpan w:val="3"/>
            <w:shd w:val="clear" w:color="auto" w:fill="D5DCE4"/>
          </w:tcPr>
          <w:p w14:paraId="5FEE2C54" w14:textId="77777777" w:rsidR="00B82097" w:rsidRPr="00B82097" w:rsidRDefault="00B82097" w:rsidP="00E56FF4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4F277B0A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70214650" w14:textId="77777777" w:rsidTr="00B840C8">
        <w:tc>
          <w:tcPr>
            <w:tcW w:w="4112" w:type="dxa"/>
            <w:gridSpan w:val="3"/>
            <w:shd w:val="clear" w:color="auto" w:fill="D5DCE4"/>
          </w:tcPr>
          <w:p w14:paraId="2395E1E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4807D91F" w14:textId="088B2A7A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3B224A8A" w14:textId="77777777" w:rsidTr="00B840C8">
        <w:tc>
          <w:tcPr>
            <w:tcW w:w="4112" w:type="dxa"/>
            <w:gridSpan w:val="3"/>
            <w:shd w:val="clear" w:color="auto" w:fill="D5DCE4"/>
          </w:tcPr>
          <w:p w14:paraId="479352EA" w14:textId="088ADE01" w:rsidR="00B02149" w:rsidRPr="00B82097" w:rsidRDefault="004B366D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4B366D">
              <w:rPr>
                <w:rFonts w:ascii="Calibri" w:hAnsi="Calibri" w:cs="Calibri"/>
                <w:color w:val="auto"/>
                <w:szCs w:val="16"/>
              </w:rPr>
              <w:t>2.1.6.    Forma de presentación (</w:t>
            </w:r>
            <w:proofErr w:type="spellStart"/>
            <w:r w:rsidRPr="004B366D">
              <w:rPr>
                <w:rFonts w:ascii="Calibri" w:hAnsi="Calibri" w:cs="Calibri"/>
                <w:color w:val="auto"/>
                <w:szCs w:val="16"/>
              </w:rPr>
              <w:t>Op</w:t>
            </w:r>
            <w:proofErr w:type="spellEnd"/>
            <w:r w:rsidRPr="004B366D">
              <w:rPr>
                <w:rFonts w:ascii="Calibri" w:hAnsi="Calibri" w:cs="Calibri"/>
                <w:color w:val="auto"/>
                <w:szCs w:val="16"/>
              </w:rPr>
              <w:t>)</w:t>
            </w:r>
          </w:p>
        </w:tc>
        <w:sdt>
          <w:sdtPr>
            <w:alias w:val="⇩"/>
            <w:tag w:val="Forma de Presentación"/>
            <w:id w:val="333113717"/>
            <w:placeholder>
              <w:docPart w:val="C124DAE8D7BE4E43A7F5201FD8CA292C"/>
            </w:placeholder>
            <w:showingPlcHdr/>
            <w15:color w:val="000080"/>
            <w15:appearance w15:val="tags"/>
            <w:comboBox>
              <w:listItem w:value="Elija un elemento."/>
              <w:listItem w:displayText="Mapa digital" w:value="Mapa digital"/>
              <w:listItem w:displayText="Modelo digital" w:value="Modelo digital"/>
              <w:listItem w:displayText="Documento digital" w:value="Documento digital"/>
              <w:listItem w:displayText="Documento impreso" w:value="Documento impreso"/>
              <w:listItem w:displayText="Imagen digital" w:value="Imagen digital"/>
              <w:listItem w:displayText="Imagen impresa" w:value="Imagen impresa"/>
              <w:listItem w:displayText="Mapa impreso" w:value="Mapa impreso"/>
              <w:listItem w:displayText="Modelo impreso" w:value="Modelo impreso"/>
              <w:listItem w:displayText="Perfil digital" w:value="Perfil digital"/>
              <w:listItem w:displayText="Perfil impreso" w:value="Perfil impreso"/>
              <w:listItem w:displayText="Tabla digital" w:value="Tabla digital"/>
              <w:listItem w:displayText="Copia impresa de tabla" w:value="Copia impresa de tabla"/>
              <w:listItem w:displayText="Video digital" w:value="Video digital"/>
              <w:listItem w:displayText="Video en cinta" w:value="Video en cinta"/>
              <w:listItem w:displayText="Audio digital" w:value="Audio digital"/>
              <w:listItem w:displayText="Multimedia en copia impresa" w:value="Multimedia en copia impresa"/>
              <w:listItem w:displayText="Diagrama impreso" w:value="Diagrama impreso"/>
              <w:listItem w:displayText="Objeto físico" w:value="Objeto físic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</w:tcPr>
              <w:p w14:paraId="79E0AB8D" w14:textId="4BF592F1" w:rsidR="00B02149" w:rsidRPr="00F562CB" w:rsidRDefault="00B02149" w:rsidP="00B02149">
                <w:pPr>
                  <w:jc w:val="left"/>
                  <w:rPr>
                    <w:rFonts w:ascii="Calibri" w:hAnsi="Calibri" w:cs="Calibri"/>
                    <w:color w:val="0070C0"/>
                    <w:szCs w:val="16"/>
                  </w:rPr>
                </w:pPr>
                <w:r w:rsidRPr="008C459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66C4326F" w14:textId="77777777" w:rsidTr="00B840C8">
        <w:tc>
          <w:tcPr>
            <w:tcW w:w="10349" w:type="dxa"/>
            <w:gridSpan w:val="5"/>
            <w:shd w:val="clear" w:color="auto" w:fill="ACB9CA"/>
          </w:tcPr>
          <w:p w14:paraId="2D9275F6" w14:textId="77777777" w:rsidR="00B82097" w:rsidRPr="00B82097" w:rsidRDefault="00EB340F" w:rsidP="00EB340F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Calibri"/>
                <w:color w:val="A5A5A5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2.2.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Resumen </w:t>
            </w:r>
            <w:r w:rsidR="00B82097"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82097" w:rsidRPr="00B82097" w14:paraId="13E2BD8F" w14:textId="77777777" w:rsidTr="00B840C8">
        <w:tc>
          <w:tcPr>
            <w:tcW w:w="10349" w:type="dxa"/>
            <w:gridSpan w:val="5"/>
            <w:shd w:val="clear" w:color="auto" w:fill="FFFFFF"/>
          </w:tcPr>
          <w:p w14:paraId="0FCFC4E3" w14:textId="77777777" w:rsidR="00B82097" w:rsidRDefault="00B840C8" w:rsidP="00B840C8">
            <w:pPr>
              <w:keepNext/>
              <w:keepLines/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</w:p>
          <w:p w14:paraId="30C0F5E8" w14:textId="77777777" w:rsidR="00B840C8" w:rsidRPr="00B82097" w:rsidRDefault="00B840C8" w:rsidP="00B840C8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Times New Roman"/>
                <w:color w:val="auto"/>
              </w:rPr>
            </w:pPr>
          </w:p>
          <w:p w14:paraId="75A69D05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0CF88946" w14:textId="77777777" w:rsidTr="00B840C8">
        <w:tc>
          <w:tcPr>
            <w:tcW w:w="10349" w:type="dxa"/>
            <w:gridSpan w:val="5"/>
            <w:shd w:val="clear" w:color="auto" w:fill="ACB9CA"/>
          </w:tcPr>
          <w:p w14:paraId="7C8ECA6C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2.3.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Propósito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82097" w:rsidRPr="00B82097" w14:paraId="53E40852" w14:textId="77777777" w:rsidTr="00B840C8">
        <w:tc>
          <w:tcPr>
            <w:tcW w:w="10349" w:type="dxa"/>
            <w:gridSpan w:val="5"/>
            <w:shd w:val="clear" w:color="auto" w:fill="FFFFFF"/>
          </w:tcPr>
          <w:p w14:paraId="35B6F59B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46F91778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5D064077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5E6AF129" w14:textId="77777777" w:rsidTr="00B840C8">
        <w:tc>
          <w:tcPr>
            <w:tcW w:w="10349" w:type="dxa"/>
            <w:gridSpan w:val="5"/>
            <w:shd w:val="clear" w:color="auto" w:fill="ACB9CA"/>
          </w:tcPr>
          <w:p w14:paraId="6E200BA0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>Crédito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82097" w:rsidRPr="00B82097" w14:paraId="28979576" w14:textId="77777777" w:rsidTr="00B840C8">
        <w:tc>
          <w:tcPr>
            <w:tcW w:w="10349" w:type="dxa"/>
            <w:gridSpan w:val="5"/>
            <w:shd w:val="clear" w:color="auto" w:fill="FFFFFF"/>
          </w:tcPr>
          <w:p w14:paraId="47B28B6F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79BFD7D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65867EC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7074566C" w14:textId="77777777" w:rsidTr="00B840C8">
        <w:tc>
          <w:tcPr>
            <w:tcW w:w="10349" w:type="dxa"/>
            <w:gridSpan w:val="5"/>
            <w:shd w:val="clear" w:color="auto" w:fill="ACB9CA"/>
          </w:tcPr>
          <w:p w14:paraId="5A4DA9B4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2.5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ab/>
              <w:t xml:space="preserve">Estado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82097" w:rsidRPr="00B82097" w14:paraId="3C2F6776" w14:textId="77777777" w:rsidTr="00B840C8">
        <w:tc>
          <w:tcPr>
            <w:tcW w:w="10349" w:type="dxa"/>
            <w:gridSpan w:val="5"/>
            <w:shd w:val="clear" w:color="auto" w:fill="FFFFFF"/>
          </w:tcPr>
          <w:p w14:paraId="3A246CFD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09B1ED92" w14:textId="77777777" w:rsidR="00B02149" w:rsidRPr="00B82097" w:rsidRDefault="00B02149" w:rsidP="00B02149">
            <w:pPr>
              <w:jc w:val="center"/>
              <w:rPr>
                <w:rFonts w:ascii="Calibri" w:hAnsi="Calibri" w:cs="Times New Roman"/>
                <w:color w:val="auto"/>
              </w:rPr>
            </w:pPr>
            <w:r>
              <w:rPr>
                <w:rFonts w:ascii="Calibri" w:hAnsi="Calibri" w:cs="Times New Roman"/>
                <w:color w:val="auto"/>
              </w:rPr>
              <w:tab/>
            </w:r>
            <w:sdt>
              <w:sdtPr>
                <w:alias w:val="Progreso"/>
                <w:tag w:val="Rol"/>
                <w:id w:val="47503035"/>
                <w:placeholder>
                  <w:docPart w:val="3122CDD9170A41D7BEDC9DB297EB3082"/>
                </w:placeholder>
                <w15:color w:val="000080"/>
                <w:comboBox>
                  <w:listItem w:value="Elija un elemento."/>
                  <w:listItem w:displayText="Completado" w:value="Completado"/>
                  <w:listItem w:displayText="Archivo histórico" w:value="Archivo histórico"/>
                  <w:listItem w:displayText="Obsoleto" w:value="Obsoleto"/>
                  <w:listItem w:displayText="En curso" w:value="En curso"/>
                  <w:listItem w:displayText="Planeado" w:value="Planeado"/>
                  <w:listItem w:displayText="Requerido" w:value="Requerido"/>
                  <w:listItem w:displayText="En desarrollo" w:value="En desarrollo"/>
                  <w:listItem w:displayText="Final" w:value="Final"/>
                  <w:listItem w:displayText="Pendiente" w:value="Pendiente"/>
                  <w:listItem w:displayText="Retirado" w:value="Retirado"/>
                  <w:listItem w:displayText="Sustituido" w:value="Sustituido"/>
                  <w:listItem w:displayText="Tentativo" w:value="Tentativo"/>
                  <w:listItem w:displayText="Válido" w:value="Válido"/>
                  <w:listItem w:displayText="Aceptado" w:value="Aceptado"/>
                  <w:listItem w:displayText="No aceptado" w:value="No aceptado"/>
                  <w:listItem w:displayText="Propuesto" w:value="Propuesto"/>
                  <w:listItem w:displayText="Desaprobado" w:value="Desaprobado"/>
                </w:comboBox>
              </w:sdtPr>
              <w:sdtEndPr>
                <w:rPr>
                  <w:rFonts w:ascii="Calibri" w:hAnsi="Calibri" w:cs="Calibri"/>
                  <w:color w:val="A6A6A6"/>
                  <w:szCs w:val="16"/>
                </w:rPr>
              </w:sdtEndPr>
              <w:sdtContent>
                <w:r>
                  <w:t>Completado</w:t>
                </w:r>
              </w:sdtContent>
            </w:sdt>
          </w:p>
          <w:p w14:paraId="2275F436" w14:textId="09F3A5E0" w:rsidR="00B82097" w:rsidRPr="00B82097" w:rsidRDefault="00B82097" w:rsidP="00B02149">
            <w:pPr>
              <w:tabs>
                <w:tab w:val="left" w:pos="6615"/>
              </w:tabs>
              <w:jc w:val="left"/>
              <w:rPr>
                <w:rFonts w:ascii="Calibri" w:hAnsi="Calibri" w:cs="Times New Roman"/>
                <w:color w:val="auto"/>
              </w:rPr>
            </w:pPr>
          </w:p>
          <w:p w14:paraId="22268E57" w14:textId="77777777" w:rsidR="00B82097" w:rsidRPr="00B82097" w:rsidRDefault="00B82097" w:rsidP="00B82097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B82097" w:rsidRPr="00B82097" w14:paraId="17CECBA0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01A0FB21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</w:r>
            <w:commentRangeStart w:id="2"/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Contacto</w:t>
            </w:r>
            <w:r w:rsidR="00EB340F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 </w:t>
            </w:r>
            <w:r w:rsidR="00EB340F"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  <w:commentRangeEnd w:id="2"/>
            <w:r w:rsidR="0008011A">
              <w:rPr>
                <w:rStyle w:val="Refdecomentario"/>
                <w:rFonts w:eastAsiaTheme="minorEastAsia"/>
                <w:lang w:val="es-AR" w:eastAsia="zh-CN"/>
              </w:rPr>
              <w:commentReference w:id="2"/>
            </w:r>
          </w:p>
        </w:tc>
      </w:tr>
      <w:tr w:rsidR="00B02149" w:rsidRPr="00B82097" w14:paraId="11D59E43" w14:textId="77777777" w:rsidTr="00D42DA1">
        <w:tc>
          <w:tcPr>
            <w:tcW w:w="4070" w:type="dxa"/>
            <w:shd w:val="clear" w:color="auto" w:fill="D5DCE4"/>
            <w:vAlign w:val="center"/>
          </w:tcPr>
          <w:p w14:paraId="73667A2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872723413"/>
            <w:placeholder>
              <w:docPart w:val="B8CDA57ADED6488587DF24BF6112EB42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4"/>
                <w:shd w:val="clear" w:color="auto" w:fill="auto"/>
                <w:vAlign w:val="center"/>
              </w:tcPr>
              <w:p w14:paraId="3D6975B6" w14:textId="7CD04A19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444C8116" w14:textId="77777777" w:rsidTr="00D42DA1">
        <w:tc>
          <w:tcPr>
            <w:tcW w:w="4070" w:type="dxa"/>
            <w:shd w:val="clear" w:color="auto" w:fill="D5DCE4"/>
            <w:vAlign w:val="center"/>
          </w:tcPr>
          <w:p w14:paraId="4B252D5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2.6.2.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6C48EA2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8D4CA9D" w14:textId="77777777" w:rsidTr="00D42DA1">
        <w:tc>
          <w:tcPr>
            <w:tcW w:w="4070" w:type="dxa"/>
            <w:shd w:val="clear" w:color="auto" w:fill="D5DCE4"/>
            <w:vAlign w:val="center"/>
          </w:tcPr>
          <w:p w14:paraId="4601006F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F7A7B31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5F5DA330" w14:textId="77777777" w:rsidTr="00D42DA1">
        <w:tc>
          <w:tcPr>
            <w:tcW w:w="4070" w:type="dxa"/>
            <w:shd w:val="clear" w:color="auto" w:fill="D5DCE4"/>
            <w:vAlign w:val="center"/>
          </w:tcPr>
          <w:p w14:paraId="666DAB4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85065CA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A818ADB" w14:textId="77777777" w:rsidTr="00D42DA1">
        <w:tc>
          <w:tcPr>
            <w:tcW w:w="4070" w:type="dxa"/>
            <w:shd w:val="clear" w:color="auto" w:fill="D5DCE4"/>
            <w:vAlign w:val="center"/>
          </w:tcPr>
          <w:p w14:paraId="264A5A1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2.6.5.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091903855"/>
            <w:placeholder>
              <w:docPart w:val="828F5090528E4A76834D7B5E4F6E563C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4"/>
                <w:shd w:val="clear" w:color="auto" w:fill="auto"/>
                <w:vAlign w:val="center"/>
              </w:tcPr>
              <w:p w14:paraId="0D6F8658" w14:textId="4CFEF6E5" w:rsidR="00B02149" w:rsidRPr="00B82097" w:rsidRDefault="00B02149" w:rsidP="00B02149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5B1090FB" w14:textId="77777777" w:rsidTr="00D42DA1">
        <w:tc>
          <w:tcPr>
            <w:tcW w:w="4070" w:type="dxa"/>
            <w:shd w:val="clear" w:color="auto" w:fill="D5DCE4"/>
            <w:vAlign w:val="center"/>
          </w:tcPr>
          <w:p w14:paraId="26B89F7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2.6.6.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3CA8302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1BECECA" w14:textId="77777777" w:rsidTr="00D42DA1">
        <w:tc>
          <w:tcPr>
            <w:tcW w:w="4070" w:type="dxa"/>
            <w:shd w:val="clear" w:color="auto" w:fill="D5DCE4"/>
            <w:vAlign w:val="center"/>
          </w:tcPr>
          <w:p w14:paraId="2596E24C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2.6.7.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87453C7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2195BF82" w14:textId="77777777" w:rsidTr="00D42DA1">
        <w:tc>
          <w:tcPr>
            <w:tcW w:w="4070" w:type="dxa"/>
            <w:shd w:val="clear" w:color="auto" w:fill="D5DCE4"/>
            <w:vAlign w:val="center"/>
          </w:tcPr>
          <w:p w14:paraId="600FD88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2.6.8.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Área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>administrativa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5AF26EE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58F7BD9B" w14:textId="77777777" w:rsidTr="00D42DA1">
        <w:tc>
          <w:tcPr>
            <w:tcW w:w="4070" w:type="dxa"/>
            <w:shd w:val="clear" w:color="auto" w:fill="D5DCE4"/>
            <w:vAlign w:val="center"/>
          </w:tcPr>
          <w:p w14:paraId="08E0900F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2.6.9.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A033AE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03D148B5" w14:textId="77777777" w:rsidTr="00D42DA1">
        <w:tc>
          <w:tcPr>
            <w:tcW w:w="4070" w:type="dxa"/>
            <w:shd w:val="clear" w:color="auto" w:fill="D5DCE4"/>
            <w:vAlign w:val="center"/>
          </w:tcPr>
          <w:p w14:paraId="3331CFA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2.6.10.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8F82C89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B02149" w:rsidRPr="00B82097" w14:paraId="59CE8713" w14:textId="77777777" w:rsidTr="00D42DA1">
        <w:tc>
          <w:tcPr>
            <w:tcW w:w="4070" w:type="dxa"/>
            <w:shd w:val="clear" w:color="auto" w:fill="D5DCE4"/>
            <w:vAlign w:val="center"/>
          </w:tcPr>
          <w:p w14:paraId="0EDEFF6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BF9D0DE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75C28162" w14:textId="77777777" w:rsidTr="00D42DA1">
        <w:tc>
          <w:tcPr>
            <w:tcW w:w="4070" w:type="dxa"/>
            <w:shd w:val="clear" w:color="auto" w:fill="D5DCE4"/>
            <w:vAlign w:val="center"/>
          </w:tcPr>
          <w:p w14:paraId="6320C71B" w14:textId="77777777" w:rsidR="00B02149" w:rsidRPr="00B82097" w:rsidRDefault="00B02149" w:rsidP="00B02149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>
              <w:rPr>
                <w:rFonts w:ascii="Calibri" w:hAnsi="Calibri" w:cs="Calibri"/>
                <w:color w:val="000000"/>
                <w:szCs w:val="16"/>
              </w:rPr>
              <w:lastRenderedPageBreak/>
              <w:t xml:space="preserve">2.6.12. 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proofErr w:type="gramStart"/>
            <w:r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</w:t>
            </w:r>
            <w:proofErr w:type="gramEnd"/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7B834387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19A584DD" w14:textId="77777777" w:rsidTr="00D42DA1">
        <w:tc>
          <w:tcPr>
            <w:tcW w:w="4070" w:type="dxa"/>
            <w:shd w:val="clear" w:color="auto" w:fill="D5DCE4"/>
            <w:vAlign w:val="center"/>
          </w:tcPr>
          <w:p w14:paraId="41EA89CF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Horario de </w:t>
            </w:r>
            <w:proofErr w:type="gramStart"/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atención 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5DB591C1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5B91FAD3" w14:textId="77777777" w:rsidTr="00D42DA1">
        <w:tc>
          <w:tcPr>
            <w:tcW w:w="4070" w:type="dxa"/>
            <w:shd w:val="clear" w:color="auto" w:fill="D5DCE4"/>
            <w:vAlign w:val="center"/>
          </w:tcPr>
          <w:p w14:paraId="7DE6CD66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1A62CE53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02149" w:rsidRPr="00B82097" w14:paraId="49430789" w14:textId="77777777" w:rsidTr="00B840C8">
        <w:tc>
          <w:tcPr>
            <w:tcW w:w="10349" w:type="dxa"/>
            <w:gridSpan w:val="5"/>
            <w:shd w:val="clear" w:color="auto" w:fill="ACB9CA"/>
          </w:tcPr>
          <w:p w14:paraId="0A506518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Tipo de representación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249E580C" w14:textId="77777777" w:rsidTr="00B840C8">
        <w:tc>
          <w:tcPr>
            <w:tcW w:w="10349" w:type="dxa"/>
            <w:gridSpan w:val="5"/>
            <w:shd w:val="clear" w:color="auto" w:fill="auto"/>
          </w:tcPr>
          <w:p w14:paraId="2B84E6FE" w14:textId="77777777" w:rsidR="00B02149" w:rsidRPr="00B82097" w:rsidRDefault="00B02149" w:rsidP="00B02149">
            <w:pPr>
              <w:keepNext/>
              <w:keepLines/>
              <w:spacing w:before="40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 xml:space="preserve">[Valor recomendado: </w:t>
            </w:r>
            <w:r>
              <w:rPr>
                <w:rFonts w:ascii="Calibri" w:hAnsi="Calibri" w:cs="Calibri"/>
                <w:color w:val="A6A6A6"/>
                <w:szCs w:val="16"/>
              </w:rPr>
              <w:t>Malla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</w:p>
        </w:tc>
      </w:tr>
      <w:tr w:rsidR="00B02149" w:rsidRPr="00B82097" w14:paraId="65D83B70" w14:textId="77777777" w:rsidTr="00B840C8">
        <w:tc>
          <w:tcPr>
            <w:tcW w:w="10349" w:type="dxa"/>
            <w:gridSpan w:val="5"/>
            <w:shd w:val="clear" w:color="auto" w:fill="ACB9CA"/>
          </w:tcPr>
          <w:p w14:paraId="69A4798E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Resolución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A0497E6" w14:textId="77777777" w:rsidTr="00B840C8">
        <w:tc>
          <w:tcPr>
            <w:tcW w:w="4090" w:type="dxa"/>
            <w:gridSpan w:val="2"/>
            <w:shd w:val="clear" w:color="auto" w:fill="D5DCE4"/>
          </w:tcPr>
          <w:p w14:paraId="336D2562" w14:textId="77777777" w:rsidR="00B02149" w:rsidRPr="00B82097" w:rsidRDefault="00B02149" w:rsidP="00B02149">
            <w:pPr>
              <w:jc w:val="left"/>
              <w:rPr>
                <w:rFonts w:ascii="Calibri" w:hAnsi="Calibri" w:cs="Times New Roman"/>
                <w:color w:val="auto"/>
                <w:sz w:val="14"/>
              </w:rPr>
            </w:pPr>
            <w:r w:rsidRPr="00B82097">
              <w:rPr>
                <w:rFonts w:ascii="Calibri" w:hAnsi="Calibri" w:cs="Times New Roman"/>
                <w:color w:val="auto"/>
              </w:rPr>
              <w:t>2.8.1.</w:t>
            </w:r>
            <w:r w:rsidRPr="00B82097">
              <w:rPr>
                <w:rFonts w:ascii="Calibri" w:hAnsi="Calibri" w:cs="Times New Roman"/>
                <w:color w:val="auto"/>
              </w:rPr>
              <w:tab/>
            </w:r>
            <w:r>
              <w:rPr>
                <w:rFonts w:ascii="Calibri" w:hAnsi="Calibri" w:cs="Times New Roman"/>
                <w:color w:val="auto"/>
              </w:rPr>
              <w:t>Distancia</w:t>
            </w:r>
            <w:r w:rsidRPr="00B82097">
              <w:rPr>
                <w:rFonts w:ascii="Calibri" w:hAnsi="Calibri" w:cs="Times New Roman"/>
                <w:color w:val="auto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59" w:type="dxa"/>
            <w:gridSpan w:val="3"/>
            <w:shd w:val="clear" w:color="auto" w:fill="auto"/>
          </w:tcPr>
          <w:p w14:paraId="7D3FF771" w14:textId="77777777" w:rsidR="00B02149" w:rsidRPr="00B82097" w:rsidRDefault="00B02149" w:rsidP="00B02149">
            <w:pPr>
              <w:jc w:val="left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B02149" w:rsidRPr="00B82097" w14:paraId="115E68FA" w14:textId="77777777" w:rsidTr="00B840C8">
        <w:tc>
          <w:tcPr>
            <w:tcW w:w="4090" w:type="dxa"/>
            <w:gridSpan w:val="2"/>
            <w:shd w:val="clear" w:color="auto" w:fill="D5DCE4"/>
          </w:tcPr>
          <w:p w14:paraId="3D44111F" w14:textId="77777777" w:rsidR="00B02149" w:rsidRPr="00B82097" w:rsidRDefault="00B02149" w:rsidP="00B02149">
            <w:pPr>
              <w:jc w:val="left"/>
              <w:rPr>
                <w:rFonts w:ascii="Calibri" w:hAnsi="Calibri" w:cs="Times New Roman"/>
                <w:color w:val="auto"/>
              </w:rPr>
            </w:pPr>
            <w:r>
              <w:rPr>
                <w:rFonts w:ascii="Calibri" w:hAnsi="Calibri" w:cs="Times New Roman"/>
                <w:color w:val="auto"/>
              </w:rPr>
              <w:t xml:space="preserve">2.8.2.    Nivel de detalle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59" w:type="dxa"/>
            <w:gridSpan w:val="3"/>
            <w:shd w:val="clear" w:color="auto" w:fill="auto"/>
          </w:tcPr>
          <w:p w14:paraId="77519F6F" w14:textId="77777777" w:rsidR="00B02149" w:rsidRPr="00B82097" w:rsidRDefault="00B02149" w:rsidP="00B02149">
            <w:pPr>
              <w:jc w:val="left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B02149" w:rsidRPr="00B82097" w14:paraId="5D49D5B6" w14:textId="77777777" w:rsidTr="00B840C8">
        <w:tc>
          <w:tcPr>
            <w:tcW w:w="10349" w:type="dxa"/>
            <w:gridSpan w:val="5"/>
            <w:shd w:val="clear" w:color="auto" w:fill="ACB9CA"/>
          </w:tcPr>
          <w:p w14:paraId="6DEDF7D7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2.9.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Categoría del Tema </w:t>
            </w:r>
            <w:r w:rsidRPr="00B82097">
              <w:rPr>
                <w:rFonts w:ascii="Calibri Light" w:eastAsia="Times New Roman" w:hAnsi="Calibri Light" w:cs="Calibri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9D18618" w14:textId="77777777" w:rsidTr="00B840C8"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1861003822"/>
            <w:placeholder>
              <w:docPart w:val="7D5931263E0C4A93924EFC0B79D37A4B"/>
            </w:placeholder>
            <w15:color w:val="000080"/>
            <w15:appearance w15:val="tags"/>
            <w:comboBox>
              <w:listItem w:value="Elija un elemento."/>
              <w:listItem w:displayText="Agricultura" w:value="Agricultura"/>
              <w:listItem w:displayText="Tipo de atributo" w:value="Tipo de atributo"/>
              <w:listItem w:displayText="Biota" w:value="Biota"/>
              <w:listItem w:displayText="Fronteras" w:value="Fronteras"/>
              <w:listItem w:displayText="Atmósfera climatológica y Meterológica" w:value="Atmósfera climatológica y Meterológica"/>
              <w:listItem w:displayText="Economía" w:value="Economía"/>
              <w:listItem w:displayText="Elevación" w:value="Elevación"/>
              <w:listItem w:displayText="Grupo de dimensión" w:value="Grupo de dimensión"/>
              <w:listItem w:displayText="Medio ambiente" w:value="Medio ambiente"/>
              <w:listItem w:displayText="Salud" w:value="Salud"/>
              <w:listItem w:displayText="Cobertura de la tierra con mapas basicos e imagenes" w:value="Cobertura de la tierra con mapas basicos e imagenes"/>
              <w:listItem w:displayText="Inteligencia militar" w:value="Inteligencia militar"/>
              <w:listItem w:displayText="Aguas interiores" w:value="Aguas interiores"/>
              <w:listItem w:displayText="Localización" w:value="Localización"/>
              <w:listItem w:displayText="Océanos" w:value="Océanos"/>
              <w:listItem w:displayText="Planeamiento catastral" w:value="Planeamiento catastral"/>
              <w:listItem w:displayText="Sociedad" w:value="Sociedad"/>
              <w:listItem w:displayText="Estructuras" w:value="Estructuras"/>
              <w:listItem w:displayText="Transporte" w:value="Transporte"/>
              <w:listItem w:displayText="Servicios de comunicación" w:value="Servicios de comunicación"/>
              <w:listItem w:displayText="Fuera de la tierra" w:value="Fuera de la tierra"/>
            </w:comboBox>
          </w:sdtPr>
          <w:sdtEndPr/>
          <w:sdtContent>
            <w:tc>
              <w:tcPr>
                <w:tcW w:w="10349" w:type="dxa"/>
                <w:gridSpan w:val="5"/>
                <w:shd w:val="clear" w:color="auto" w:fill="auto"/>
              </w:tcPr>
              <w:p w14:paraId="74988274" w14:textId="3BF584C7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 Light" w:eastAsia="Times New Roman" w:hAnsi="Calibri Light" w:cs="Times New Roman"/>
                    <w:color w:val="2F5496"/>
                    <w:szCs w:val="2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49D22C2F" w14:textId="77777777" w:rsidTr="00B840C8">
        <w:tc>
          <w:tcPr>
            <w:tcW w:w="10349" w:type="dxa"/>
            <w:gridSpan w:val="5"/>
            <w:shd w:val="clear" w:color="auto" w:fill="ACB9CA"/>
          </w:tcPr>
          <w:p w14:paraId="1611F434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1"/>
                <w:numId w:val="11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Extensión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B02149" w:rsidRPr="00B82097" w14:paraId="5DA861FF" w14:textId="77777777" w:rsidTr="00B840C8">
        <w:tc>
          <w:tcPr>
            <w:tcW w:w="4120" w:type="dxa"/>
            <w:gridSpan w:val="4"/>
            <w:shd w:val="clear" w:color="auto" w:fill="D5DCE4"/>
          </w:tcPr>
          <w:p w14:paraId="1EF5D0E2" w14:textId="77777777" w:rsidR="00B02149" w:rsidRPr="00B82097" w:rsidRDefault="00B02149" w:rsidP="00B02149">
            <w:pPr>
              <w:jc w:val="left"/>
              <w:rPr>
                <w:rFonts w:ascii="Calibri" w:hAnsi="Calibri" w:cs="Times New Roman"/>
                <w:color w:val="auto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2.10.1. Longitud Oeste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75B1E5B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5BB917A8" w14:textId="77777777" w:rsidTr="00B840C8">
        <w:tc>
          <w:tcPr>
            <w:tcW w:w="4120" w:type="dxa"/>
            <w:gridSpan w:val="4"/>
            <w:shd w:val="clear" w:color="auto" w:fill="D5DCE4"/>
          </w:tcPr>
          <w:p w14:paraId="1FC464C8" w14:textId="77777777" w:rsidR="00B02149" w:rsidRPr="00B82097" w:rsidRDefault="00B02149" w:rsidP="00B02149">
            <w:pPr>
              <w:jc w:val="left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2.10.2. Longitud Este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C5B0AC5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06248EDB" w14:textId="77777777" w:rsidTr="00B840C8">
        <w:tc>
          <w:tcPr>
            <w:tcW w:w="4120" w:type="dxa"/>
            <w:gridSpan w:val="4"/>
            <w:shd w:val="clear" w:color="auto" w:fill="D5DCE4"/>
          </w:tcPr>
          <w:p w14:paraId="66CD7E0B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2.10.3. Latitud Sur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469490E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466A032B" w14:textId="77777777" w:rsidTr="00B840C8">
        <w:tc>
          <w:tcPr>
            <w:tcW w:w="4120" w:type="dxa"/>
            <w:gridSpan w:val="4"/>
            <w:shd w:val="clear" w:color="auto" w:fill="D5DCE4"/>
          </w:tcPr>
          <w:p w14:paraId="43892945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2.10.4. Latitud Norte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00012160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1623E605" w14:textId="77777777" w:rsidTr="00B840C8">
        <w:tc>
          <w:tcPr>
            <w:tcW w:w="10349" w:type="dxa"/>
            <w:gridSpan w:val="5"/>
            <w:shd w:val="clear" w:color="auto" w:fill="ACB9CA"/>
          </w:tcPr>
          <w:p w14:paraId="6C08514D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2.11.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Mantenimiento del recurso </w:t>
            </w:r>
            <w:r w:rsidRPr="00B82097">
              <w:rPr>
                <w:rFonts w:ascii="Calibri Light" w:eastAsia="Times New Roman" w:hAnsi="Calibri Light" w:cs="Calibri"/>
                <w:color w:val="FF0000"/>
                <w:sz w:val="24"/>
                <w:szCs w:val="26"/>
              </w:rPr>
              <w:t>(O)</w:t>
            </w:r>
          </w:p>
        </w:tc>
      </w:tr>
      <w:tr w:rsidR="00B02149" w:rsidRPr="00B82097" w14:paraId="1D5C4CFB" w14:textId="77777777" w:rsidTr="00B840C8">
        <w:tc>
          <w:tcPr>
            <w:tcW w:w="4120" w:type="dxa"/>
            <w:gridSpan w:val="4"/>
            <w:shd w:val="clear" w:color="auto" w:fill="D5DCE4"/>
          </w:tcPr>
          <w:p w14:paraId="7A3C08C8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Frecuencia de mantenimiento y actualización.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Freciuencia de Mantenimiento"/>
            <w:id w:val="1221331029"/>
            <w:placeholder>
              <w:docPart w:val="07961328F4CA408D9E61CC3CACDA2A70"/>
            </w:placeholder>
            <w15:color w:val="000080"/>
            <w15:appearance w15:val="tags"/>
            <w:comboBox>
              <w:listItem w:value="Elija un elemento."/>
              <w:listItem w:displayText="Contínuamente" w:value="Contínuamente"/>
              <w:listItem w:displayText="Diariamente" w:value="Diariamente"/>
              <w:listItem w:displayText="Semanalmente" w:value="Semanalmente"/>
              <w:listItem w:displayText="Quincenalmente" w:value="Quincenalmente"/>
              <w:listItem w:displayText="Mensualmente" w:value="Mensualmente"/>
              <w:listItem w:displayText="Trimestralmente" w:value="Trimestralmente"/>
              <w:listItem w:displayText="Semestralmente" w:value="Semestralmente"/>
              <w:listItem w:displayText="Anualmente" w:value="Anualmente"/>
              <w:listItem w:displayText="Según necesidad" w:value="Según necesidad"/>
              <w:listItem w:displayText="Irregular" w:value="Irregular"/>
              <w:listItem w:displayText="No programado" w:value="No programado"/>
              <w:listItem w:displayText="Desconocida" w:value="Desconocida"/>
              <w:listItem w:displayText="Periódica" w:value="Periódica"/>
              <w:listItem w:displayText="Quincenal" w:value="Quincenal"/>
              <w:listItem w:displayText="Bianual" w:value="Bianual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6C29DEFC" w14:textId="2ECDC95A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5A1A5E7B" w14:textId="77777777" w:rsidTr="00B840C8">
        <w:tc>
          <w:tcPr>
            <w:tcW w:w="10349" w:type="dxa"/>
            <w:gridSpan w:val="5"/>
            <w:shd w:val="clear" w:color="auto" w:fill="ACB9CA"/>
          </w:tcPr>
          <w:p w14:paraId="7901EE28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>Rol: Muestra Grafica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02149" w:rsidRPr="00B82097" w14:paraId="53DC2AD5" w14:textId="77777777" w:rsidTr="00EB340F">
        <w:tc>
          <w:tcPr>
            <w:tcW w:w="4070" w:type="dxa"/>
            <w:shd w:val="clear" w:color="auto" w:fill="D4E1ED" w:themeFill="accent1" w:themeFillTint="66"/>
          </w:tcPr>
          <w:p w14:paraId="40A76887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2"/>
                <w:numId w:val="12"/>
              </w:numPr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EB340F">
              <w:rPr>
                <w:rFonts w:ascii="Calibri" w:hAnsi="Calibri" w:cs="Calibri"/>
                <w:color w:val="auto"/>
                <w:szCs w:val="16"/>
              </w:rPr>
              <w:t xml:space="preserve">Nombre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FFFFFF" w:themeFill="background1"/>
          </w:tcPr>
          <w:p w14:paraId="7161E6B2" w14:textId="77777777" w:rsidR="00B02149" w:rsidRPr="00B82097" w:rsidRDefault="00B02149" w:rsidP="00B02149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B02149" w:rsidRPr="00B82097" w14:paraId="57FD0672" w14:textId="77777777" w:rsidTr="00B840C8">
        <w:tc>
          <w:tcPr>
            <w:tcW w:w="10349" w:type="dxa"/>
            <w:gridSpan w:val="5"/>
            <w:shd w:val="clear" w:color="auto" w:fill="ACB9CA"/>
          </w:tcPr>
          <w:p w14:paraId="40640412" w14:textId="77777777" w:rsidR="00B02149" w:rsidRPr="00EB340F" w:rsidRDefault="00B02149" w:rsidP="00B02149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Rol: Palabras 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claves </w:t>
            </w: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descriptivas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B02149" w:rsidRPr="00B82097" w14:paraId="1D8265EC" w14:textId="77777777" w:rsidTr="00B840C8">
        <w:tc>
          <w:tcPr>
            <w:tcW w:w="4120" w:type="dxa"/>
            <w:gridSpan w:val="4"/>
            <w:shd w:val="clear" w:color="auto" w:fill="D5DCE4"/>
          </w:tcPr>
          <w:p w14:paraId="20ED3070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2.12.1. Palabras clave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667F72D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43CCAE3B" w14:textId="77777777" w:rsidTr="00B840C8">
        <w:tc>
          <w:tcPr>
            <w:tcW w:w="4120" w:type="dxa"/>
            <w:gridSpan w:val="4"/>
            <w:shd w:val="clear" w:color="auto" w:fill="D5DCE4"/>
          </w:tcPr>
          <w:p w14:paraId="2E8CC9C7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2.12.2. Tipo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Tipo de palabra clave"/>
            <w:id w:val="172165601"/>
            <w:placeholder>
              <w:docPart w:val="31766220F3494E0DBA6F271307D7F1F9"/>
            </w:placeholder>
            <w15:color w:val="000080"/>
            <w15:appearance w15:val="tags"/>
            <w:comboBox>
              <w:listItem w:value="Elija un elemento."/>
              <w:listItem w:displayText="Lugar" w:value="Lugar"/>
              <w:listItem w:displayText="Tema" w:value="Tema"/>
              <w:listItem w:displayText="Disciplina" w:value="Disciplina"/>
              <w:listItem w:displayText="Estrato" w:value="Estrato"/>
              <w:listItem w:displayText="Temporal" w:value="Temporal"/>
              <w:listItem w:displayText="Centro de datos" w:value="Centro de datos"/>
              <w:listItem w:displayText="Tipo de objeto geográfico" w:value="Tipo de objeto geográfico"/>
              <w:listItem w:displayText="Instrumento" w:value="Instrumento"/>
              <w:listItem w:displayText="Plataforma" w:value="Plataforma"/>
              <w:listItem w:displayText="Proceso" w:value="Proceso"/>
              <w:listItem w:displayText="Proyecto" w:value="Proyecto"/>
              <w:listItem w:displayText="Servicio" w:value="Servicio"/>
              <w:listItem w:displayText="Producto" w:value="Producto"/>
              <w:listItem w:displayText="Subcategoría del Tema" w:value="Subcategoría del Tema"/>
              <w:listItem w:displayText="Taxón" w:value="Taxón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6A25B63A" w14:textId="5A372254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</w:t>
                </w:r>
                <w:r>
                  <w:rPr>
                    <w:rFonts w:ascii="Calibri" w:hAnsi="Calibri" w:cs="Calibri"/>
                    <w:color w:val="0070C0"/>
                    <w:szCs w:val="16"/>
                  </w:rPr>
                  <w:t xml:space="preserve"> </w:t>
                </w: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elemento</w:t>
                </w:r>
              </w:p>
            </w:tc>
          </w:sdtContent>
        </w:sdt>
      </w:tr>
      <w:tr w:rsidR="00B02149" w:rsidRPr="00B82097" w14:paraId="52978F0D" w14:textId="77777777" w:rsidTr="00B840C8">
        <w:tc>
          <w:tcPr>
            <w:tcW w:w="10349" w:type="dxa"/>
            <w:gridSpan w:val="5"/>
            <w:shd w:val="clear" w:color="auto" w:fill="ACB9CA"/>
          </w:tcPr>
          <w:p w14:paraId="1E44DB23" w14:textId="77777777" w:rsidR="00B02149" w:rsidRPr="009406AC" w:rsidRDefault="00B02149" w:rsidP="00B02149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9406AC">
              <w:rPr>
                <w:rFonts w:ascii="Calibri Light" w:eastAsia="Times New Roman" w:hAnsi="Calibri Light" w:cs="Times New Roman"/>
                <w:color w:val="2F5496"/>
                <w:szCs w:val="26"/>
              </w:rPr>
              <w:t>Rol: Restricciones del recurso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02149" w:rsidRPr="00B82097" w14:paraId="7999FF11" w14:textId="77777777" w:rsidTr="00B840C8">
        <w:tc>
          <w:tcPr>
            <w:tcW w:w="4120" w:type="dxa"/>
            <w:gridSpan w:val="4"/>
            <w:shd w:val="clear" w:color="auto" w:fill="D5DCE4"/>
          </w:tcPr>
          <w:p w14:paraId="1B57CE8D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Limitaciones de uso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29BAF1F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720A529A" w14:textId="77777777" w:rsidTr="00B840C8">
        <w:tc>
          <w:tcPr>
            <w:tcW w:w="4120" w:type="dxa"/>
            <w:gridSpan w:val="4"/>
            <w:shd w:val="clear" w:color="auto" w:fill="D5DCE4"/>
          </w:tcPr>
          <w:p w14:paraId="23DB21F8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acceso (Restricciones Legales)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de Restricción"/>
            <w:id w:val="982348978"/>
            <w:placeholder>
              <w:docPart w:val="6AE2E6477DCD45EF9202F661FF8FD1EC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28B2E510" w14:textId="3FFC1151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3B82256C" w14:textId="77777777" w:rsidTr="00B840C8">
        <w:tc>
          <w:tcPr>
            <w:tcW w:w="4120" w:type="dxa"/>
            <w:gridSpan w:val="4"/>
            <w:shd w:val="clear" w:color="auto" w:fill="D5DCE4"/>
          </w:tcPr>
          <w:p w14:paraId="110FDC34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uso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282935641"/>
            <w:placeholder>
              <w:docPart w:val="7D652B661724481FB74A60797D4236BB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287F6CEA" w14:textId="7093D644" w:rsidR="00B02149" w:rsidRPr="00B82097" w:rsidRDefault="00B02149" w:rsidP="00B0214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02149" w:rsidRPr="00B82097" w14:paraId="204291FD" w14:textId="77777777" w:rsidTr="00B840C8">
        <w:tc>
          <w:tcPr>
            <w:tcW w:w="4120" w:type="dxa"/>
            <w:gridSpan w:val="4"/>
            <w:shd w:val="clear" w:color="auto" w:fill="D5DCE4"/>
          </w:tcPr>
          <w:p w14:paraId="0AE286F7" w14:textId="77777777" w:rsidR="00B02149" w:rsidRPr="009406AC" w:rsidRDefault="00B02149" w:rsidP="00B0214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otro tipo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29" w:type="dxa"/>
            <w:shd w:val="clear" w:color="auto" w:fill="auto"/>
          </w:tcPr>
          <w:p w14:paraId="2F606655" w14:textId="77777777" w:rsidR="00B02149" w:rsidRPr="00B82097" w:rsidRDefault="00B02149" w:rsidP="00B02149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02149" w:rsidRPr="00B82097" w14:paraId="2A4850AE" w14:textId="77777777" w:rsidTr="00B840C8">
        <w:tc>
          <w:tcPr>
            <w:tcW w:w="10349" w:type="dxa"/>
            <w:gridSpan w:val="5"/>
            <w:shd w:val="clear" w:color="auto" w:fill="ACB9CA"/>
          </w:tcPr>
          <w:p w14:paraId="34E758D9" w14:textId="77777777" w:rsidR="00B02149" w:rsidRPr="00B82097" w:rsidRDefault="00B02149" w:rsidP="00B02149">
            <w:pPr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Descripción del entorno </w:t>
            </w:r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 w:val="24"/>
                <w:szCs w:val="24"/>
              </w:rPr>
              <w:t>)</w:t>
            </w:r>
          </w:p>
        </w:tc>
      </w:tr>
      <w:tr w:rsidR="00B02149" w:rsidRPr="00B82097" w14:paraId="00F07EAC" w14:textId="77777777" w:rsidTr="00B840C8">
        <w:trPr>
          <w:trHeight w:val="518"/>
        </w:trPr>
        <w:tc>
          <w:tcPr>
            <w:tcW w:w="10349" w:type="dxa"/>
            <w:gridSpan w:val="5"/>
            <w:shd w:val="clear" w:color="auto" w:fill="FFFFFF"/>
          </w:tcPr>
          <w:p w14:paraId="334BE081" w14:textId="77777777" w:rsidR="00B02149" w:rsidRPr="00B82097" w:rsidRDefault="00B02149" w:rsidP="00B02149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25383CBD" w14:textId="77777777" w:rsidR="00F85456" w:rsidRPr="00F85456" w:rsidRDefault="00F85456" w:rsidP="00F85456">
      <w:pPr>
        <w:pStyle w:val="Ttulo1"/>
        <w:numPr>
          <w:ilvl w:val="0"/>
          <w:numId w:val="0"/>
        </w:numPr>
        <w:jc w:val="center"/>
        <w:rPr>
          <w:rFonts w:ascii="Calibri" w:eastAsia="Calibri" w:hAnsi="Calibri" w:cs="Times New Roman"/>
          <w:color w:val="auto"/>
          <w:sz w:val="24"/>
          <w:szCs w:val="24"/>
          <w:lang w:val="es-CO" w:eastAsia="en-US"/>
        </w:rPr>
      </w:pPr>
      <w:bookmarkStart w:id="3" w:name="_Toc524357864"/>
      <w:r w:rsidRPr="00F85456">
        <w:rPr>
          <w:sz w:val="24"/>
          <w:szCs w:val="24"/>
        </w:rPr>
        <w:lastRenderedPageBreak/>
        <w:t>Información de calidad del recurso</w:t>
      </w:r>
      <w:bookmarkEnd w:id="3"/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10349"/>
      </w:tblGrid>
      <w:tr w:rsidR="00B82097" w:rsidRPr="00B82097" w14:paraId="16EDA53A" w14:textId="77777777" w:rsidTr="00012355">
        <w:tc>
          <w:tcPr>
            <w:tcW w:w="10349" w:type="dxa"/>
            <w:shd w:val="clear" w:color="auto" w:fill="ACB9CA"/>
          </w:tcPr>
          <w:p w14:paraId="797EF799" w14:textId="77777777" w:rsidR="00B82097" w:rsidRPr="00B82097" w:rsidRDefault="00921F94" w:rsidP="00EB340F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Información de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Linaje</w:t>
            </w:r>
            <w:r w:rsidR="00F85456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 </w:t>
            </w:r>
            <w:r w:rsidR="00F85456"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82097" w:rsidRPr="00B82097" w14:paraId="30F241D2" w14:textId="77777777" w:rsidTr="00012355">
        <w:tc>
          <w:tcPr>
            <w:tcW w:w="10349" w:type="dxa"/>
            <w:shd w:val="clear" w:color="auto" w:fill="D5DCE4"/>
            <w:vAlign w:val="center"/>
          </w:tcPr>
          <w:p w14:paraId="35E86EDF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3.1.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Declaración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26"/>
              </w:rPr>
              <w:t>(O)</w:t>
            </w:r>
          </w:p>
        </w:tc>
      </w:tr>
      <w:tr w:rsidR="00B82097" w:rsidRPr="00B82097" w14:paraId="53B22BDE" w14:textId="77777777" w:rsidTr="00012355">
        <w:trPr>
          <w:trHeight w:val="503"/>
        </w:trPr>
        <w:tc>
          <w:tcPr>
            <w:tcW w:w="10349" w:type="dxa"/>
          </w:tcPr>
          <w:p w14:paraId="58D3E2D7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2C724DFE" w14:textId="77777777" w:rsidTr="00012355">
        <w:trPr>
          <w:trHeight w:val="270"/>
        </w:trPr>
        <w:tc>
          <w:tcPr>
            <w:tcW w:w="10349" w:type="dxa"/>
            <w:shd w:val="clear" w:color="auto" w:fill="D5DCE4"/>
          </w:tcPr>
          <w:p w14:paraId="7549D4B6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3.2.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  <w:t xml:space="preserve">Paso del proceso </w:t>
            </w:r>
            <w:r w:rsidR="00F85456"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B82097" w:rsidRPr="00B82097" w14:paraId="4517B5E6" w14:textId="77777777" w:rsidTr="00012355">
        <w:trPr>
          <w:trHeight w:val="503"/>
        </w:trPr>
        <w:tc>
          <w:tcPr>
            <w:tcW w:w="10349" w:type="dxa"/>
          </w:tcPr>
          <w:p w14:paraId="3826D720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85456" w:rsidRPr="00B82097" w14:paraId="4D9332B9" w14:textId="77777777" w:rsidTr="00F85456">
        <w:trPr>
          <w:trHeight w:val="503"/>
        </w:trPr>
        <w:tc>
          <w:tcPr>
            <w:tcW w:w="10349" w:type="dxa"/>
            <w:shd w:val="clear" w:color="auto" w:fill="D4E1ED" w:themeFill="accent1" w:themeFillTint="66"/>
          </w:tcPr>
          <w:p w14:paraId="39AA1923" w14:textId="6F10F534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3.3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.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ab/>
            </w: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Rol: </w:t>
            </w:r>
            <w:r w:rsidR="00CE4054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 xml:space="preserve">Fuente </w:t>
            </w:r>
            <w:r w:rsidR="00CE4054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6"/>
              </w:rPr>
              <w:t>(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C)</w:t>
            </w:r>
          </w:p>
        </w:tc>
      </w:tr>
      <w:tr w:rsidR="00F85456" w:rsidRPr="00B82097" w14:paraId="62F1B1D2" w14:textId="77777777" w:rsidTr="00012355">
        <w:trPr>
          <w:trHeight w:val="503"/>
        </w:trPr>
        <w:tc>
          <w:tcPr>
            <w:tcW w:w="10349" w:type="dxa"/>
          </w:tcPr>
          <w:p w14:paraId="230DC956" w14:textId="77777777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</w:tbl>
    <w:p w14:paraId="6D3FAD5D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85456" w:rsidRPr="00B82097" w14:paraId="4C257202" w14:textId="77777777" w:rsidTr="00D42DA1">
        <w:tc>
          <w:tcPr>
            <w:tcW w:w="10349" w:type="dxa"/>
            <w:gridSpan w:val="2"/>
            <w:shd w:val="clear" w:color="auto" w:fill="ACB9CA"/>
          </w:tcPr>
          <w:p w14:paraId="3EEAAE17" w14:textId="77777777" w:rsidR="00F85456" w:rsidRPr="00B82097" w:rsidRDefault="00F85456" w:rsidP="00D42DA1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Informes de </w:t>
            </w:r>
            <w:proofErr w:type="gramStart"/>
            <w:r w:rsidRPr="00F85456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Calidad</w:t>
            </w:r>
            <w:r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  <w:t xml:space="preserve"> 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proofErr w:type="gram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F85456" w:rsidRPr="00B82097" w14:paraId="624B57BF" w14:textId="77777777" w:rsidTr="00D42DA1">
        <w:tc>
          <w:tcPr>
            <w:tcW w:w="10349" w:type="dxa"/>
            <w:gridSpan w:val="2"/>
            <w:shd w:val="clear" w:color="auto" w:fill="D5DCE4"/>
          </w:tcPr>
          <w:p w14:paraId="5393A5C5" w14:textId="77777777" w:rsidR="00F85456" w:rsidRPr="00B82097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4.1. 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Alcance </w:t>
            </w:r>
            <w:r w:rsidRPr="00B82097">
              <w:rPr>
                <w:rFonts w:ascii="Calibri Light" w:eastAsia="Times New Roman" w:hAnsi="Calibri Light" w:cs="Calibri"/>
                <w:color w:val="FF0000"/>
                <w:sz w:val="24"/>
                <w:szCs w:val="24"/>
              </w:rPr>
              <w:t>(O)</w:t>
            </w:r>
          </w:p>
        </w:tc>
      </w:tr>
      <w:tr w:rsidR="00CE4054" w:rsidRPr="00B82097" w14:paraId="59DFFFD0" w14:textId="77777777" w:rsidTr="003046A1">
        <w:sdt>
          <w:sdtPr>
            <w:alias w:val="Rol"/>
            <w:tag w:val="Rol"/>
            <w:id w:val="-1594467036"/>
            <w:placeholder>
              <w:docPart w:val="8899E0D8AFEB4E8488763C65A6C8F946"/>
            </w:placeholder>
            <w:showingPlcHdr/>
            <w15:color w:val="000080"/>
            <w:comboBox>
              <w:listItem w:displayText="Conjunto de datos" w:value="Conjunto de datos"/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10349" w:type="dxa"/>
                <w:gridSpan w:val="2"/>
                <w:shd w:val="clear" w:color="auto" w:fill="auto"/>
                <w:vAlign w:val="center"/>
              </w:tcPr>
              <w:p w14:paraId="7F722AC7" w14:textId="05791039" w:rsidR="00CE4054" w:rsidRPr="00B82097" w:rsidRDefault="00CE4054" w:rsidP="00CE4054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37C01DA3" w14:textId="77777777" w:rsidTr="00D42DA1">
        <w:tc>
          <w:tcPr>
            <w:tcW w:w="10349" w:type="dxa"/>
            <w:gridSpan w:val="2"/>
            <w:shd w:val="clear" w:color="auto" w:fill="D5DCE4"/>
          </w:tcPr>
          <w:p w14:paraId="0165C195" w14:textId="77777777" w:rsidR="00CE4054" w:rsidRPr="00F85456" w:rsidRDefault="00CE4054" w:rsidP="00CE4054">
            <w:pPr>
              <w:pStyle w:val="Prrafodelista"/>
              <w:keepNext/>
              <w:keepLines/>
              <w:numPr>
                <w:ilvl w:val="1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Informe </w:t>
            </w:r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CE4054" w:rsidRPr="00B82097" w14:paraId="3DC84D35" w14:textId="77777777" w:rsidTr="00D42DA1">
        <w:tc>
          <w:tcPr>
            <w:tcW w:w="10349" w:type="dxa"/>
            <w:gridSpan w:val="2"/>
            <w:shd w:val="clear" w:color="auto" w:fill="D5DCE4"/>
          </w:tcPr>
          <w:p w14:paraId="603DCC02" w14:textId="77777777" w:rsidR="00CE4054" w:rsidRPr="00B82097" w:rsidRDefault="00CE4054" w:rsidP="00CE4054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901F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Medidas de calidad de datos</w:t>
            </w:r>
          </w:p>
        </w:tc>
      </w:tr>
      <w:tr w:rsidR="00CE4054" w:rsidRPr="00B82097" w14:paraId="7CEF4D39" w14:textId="77777777" w:rsidTr="00D42DA1">
        <w:tc>
          <w:tcPr>
            <w:tcW w:w="4120" w:type="dxa"/>
            <w:shd w:val="clear" w:color="auto" w:fill="D5DCE4"/>
          </w:tcPr>
          <w:p w14:paraId="4846B3FC" w14:textId="77777777" w:rsidR="00CE4054" w:rsidRPr="00901F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del </w:t>
            </w:r>
            <w:r w:rsidRPr="00901F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Elemento de calidad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B739A32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5151CE35" w14:textId="77777777" w:rsidTr="00D42DA1">
        <w:tc>
          <w:tcPr>
            <w:tcW w:w="4120" w:type="dxa"/>
            <w:shd w:val="clear" w:color="auto" w:fill="D5DCE4"/>
          </w:tcPr>
          <w:p w14:paraId="0372747A" w14:textId="77777777" w:rsidR="00CE4054" w:rsidRPr="00901F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Identificador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8EB2E08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3CF4305B" w14:textId="77777777" w:rsidTr="00D42DA1">
        <w:tc>
          <w:tcPr>
            <w:tcW w:w="4120" w:type="dxa"/>
            <w:shd w:val="clear" w:color="auto" w:fill="D5DCE4"/>
          </w:tcPr>
          <w:p w14:paraId="4A60B745" w14:textId="77777777" w:rsidR="00CE4054" w:rsidRPr="004820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B63C11B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69F27E6B" w14:textId="77777777" w:rsidTr="00D42DA1">
        <w:tc>
          <w:tcPr>
            <w:tcW w:w="4120" w:type="dxa"/>
            <w:shd w:val="clear" w:color="auto" w:fill="D5DCE4"/>
          </w:tcPr>
          <w:p w14:paraId="7EEFDD29" w14:textId="77777777" w:rsidR="00CE4054" w:rsidRPr="00482029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>Alias</w:t>
            </w:r>
            <w:r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3046062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7A5494FB" w14:textId="77777777" w:rsidTr="00D42DA1">
        <w:tc>
          <w:tcPr>
            <w:tcW w:w="10349" w:type="dxa"/>
            <w:gridSpan w:val="2"/>
            <w:shd w:val="clear" w:color="auto" w:fill="D5DCE4"/>
          </w:tcPr>
          <w:p w14:paraId="16E8C184" w14:textId="77777777" w:rsidR="00CE4054" w:rsidRPr="00482029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Rol: </w:t>
            </w: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 básica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03DDBC6D" w14:textId="77777777" w:rsidTr="00D42DA1">
        <w:tc>
          <w:tcPr>
            <w:tcW w:w="4120" w:type="dxa"/>
            <w:shd w:val="clear" w:color="auto" w:fill="D5DCE4"/>
          </w:tcPr>
          <w:p w14:paraId="19E44B96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6346A45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155AC3E3" w14:textId="77777777" w:rsidTr="00D42DA1">
        <w:tc>
          <w:tcPr>
            <w:tcW w:w="4120" w:type="dxa"/>
            <w:shd w:val="clear" w:color="auto" w:fill="D5DCE4"/>
          </w:tcPr>
          <w:p w14:paraId="6C924F87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401D525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0FA95485" w14:textId="77777777" w:rsidTr="00D42DA1">
        <w:tc>
          <w:tcPr>
            <w:tcW w:w="4120" w:type="dxa"/>
            <w:shd w:val="clear" w:color="auto" w:fill="D5DCE4"/>
          </w:tcPr>
          <w:p w14:paraId="56198DF7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D6826E8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4C2A08A8" w14:textId="77777777" w:rsidTr="00D42DA1">
        <w:tc>
          <w:tcPr>
            <w:tcW w:w="10349" w:type="dxa"/>
            <w:gridSpan w:val="2"/>
            <w:shd w:val="clear" w:color="auto" w:fill="D5DCE4"/>
          </w:tcPr>
          <w:p w14:paraId="6E1C3BAB" w14:textId="77777777" w:rsidR="00CE4054" w:rsidRPr="00482029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Rol: Parámetro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6B6651F4" w14:textId="77777777" w:rsidTr="00D42DA1">
        <w:tc>
          <w:tcPr>
            <w:tcW w:w="4120" w:type="dxa"/>
            <w:shd w:val="clear" w:color="auto" w:fill="D5DCE4"/>
          </w:tcPr>
          <w:p w14:paraId="039AE07D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7A2CB83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2916AF6B" w14:textId="77777777" w:rsidTr="00D42DA1">
        <w:tc>
          <w:tcPr>
            <w:tcW w:w="4120" w:type="dxa"/>
            <w:shd w:val="clear" w:color="auto" w:fill="D5DCE4"/>
          </w:tcPr>
          <w:p w14:paraId="4F62F706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2AB84E9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32E1CD7D" w14:textId="77777777" w:rsidTr="00D42DA1">
        <w:tc>
          <w:tcPr>
            <w:tcW w:w="4120" w:type="dxa"/>
            <w:shd w:val="clear" w:color="auto" w:fill="D5DCE4"/>
          </w:tcPr>
          <w:p w14:paraId="66546E5D" w14:textId="77777777" w:rsidR="00CE4054" w:rsidRPr="00482029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01AE576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3ED2301F" w14:textId="77777777" w:rsidTr="00D42DA1">
        <w:tc>
          <w:tcPr>
            <w:tcW w:w="10349" w:type="dxa"/>
            <w:gridSpan w:val="2"/>
            <w:shd w:val="clear" w:color="auto" w:fill="D5DCE4"/>
          </w:tcPr>
          <w:p w14:paraId="1B950449" w14:textId="77777777" w:rsidR="00CE4054" w:rsidRPr="0082201C" w:rsidRDefault="00CE4054" w:rsidP="00CE4054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Evaluación de la calidad de datos</w:t>
            </w:r>
          </w:p>
        </w:tc>
      </w:tr>
      <w:tr w:rsidR="00CE4054" w:rsidRPr="00B82097" w14:paraId="1430CCE0" w14:textId="77777777" w:rsidTr="00D42DA1">
        <w:tc>
          <w:tcPr>
            <w:tcW w:w="4120" w:type="dxa"/>
            <w:shd w:val="clear" w:color="auto" w:fill="D5DCE4"/>
          </w:tcPr>
          <w:p w14:paraId="208CF9AB" w14:textId="77777777" w:rsidR="00CE4054" w:rsidRPr="0082201C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método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Metodo de Evaluación"/>
            <w:id w:val="-340159626"/>
            <w:placeholder>
              <w:docPart w:val="10DE927541AB4BB1BDA5F5AE53335DDC"/>
            </w:placeholder>
            <w:showingPlcHdr/>
            <w15:color w:val="000080"/>
            <w15:appearance w15:val="tags"/>
            <w:comboBox>
              <w:listItem w:value="Elija un elemento."/>
              <w:listItem w:displayText="Directo Interno" w:value="Directo Interno"/>
              <w:listItem w:displayText="Indirecto" w:value="Indirecto"/>
              <w:listItem w:displayText="Directo Externo" w:value="Directo Extern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5B52D7E2" w14:textId="72E3509E" w:rsidR="00CE4054" w:rsidRPr="00B82097" w:rsidRDefault="00CE4054" w:rsidP="00CE4054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7D6B41E1" w14:textId="77777777" w:rsidTr="00D42DA1">
        <w:tc>
          <w:tcPr>
            <w:tcW w:w="4120" w:type="dxa"/>
            <w:shd w:val="clear" w:color="auto" w:fill="D5DCE4"/>
          </w:tcPr>
          <w:p w14:paraId="2F3063B3" w14:textId="77777777" w:rsidR="00CE4054" w:rsidRPr="0082201C" w:rsidRDefault="00CE4054" w:rsidP="00CE4054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E6D97F3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11EDEEA5" w14:textId="77777777" w:rsidTr="00D42DA1">
        <w:tc>
          <w:tcPr>
            <w:tcW w:w="10349" w:type="dxa"/>
            <w:gridSpan w:val="2"/>
            <w:shd w:val="clear" w:color="auto" w:fill="D5DCE4"/>
          </w:tcPr>
          <w:p w14:paraId="16CB57A4" w14:textId="77777777" w:rsidR="00CE4054" w:rsidRPr="0082201C" w:rsidRDefault="00CE4054" w:rsidP="00CE4054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Resultados de la calidad de datos</w:t>
            </w:r>
          </w:p>
        </w:tc>
      </w:tr>
      <w:tr w:rsidR="00CE4054" w:rsidRPr="00B82097" w14:paraId="5626DD7F" w14:textId="77777777" w:rsidTr="00D42DA1">
        <w:tc>
          <w:tcPr>
            <w:tcW w:w="10349" w:type="dxa"/>
            <w:gridSpan w:val="2"/>
            <w:shd w:val="clear" w:color="auto" w:fill="D5DCE4"/>
          </w:tcPr>
          <w:p w14:paraId="6FE8EF07" w14:textId="77777777" w:rsidR="00CE4054" w:rsidRPr="0082201C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Cuantitativo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4D7ED623" w14:textId="77777777" w:rsidTr="00D42DA1">
        <w:tc>
          <w:tcPr>
            <w:tcW w:w="4120" w:type="dxa"/>
            <w:shd w:val="clear" w:color="auto" w:fill="D5DCE4"/>
          </w:tcPr>
          <w:p w14:paraId="2C0C3804" w14:textId="7777777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Unidad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BCDB3FD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67E33A0F" w14:textId="77777777" w:rsidTr="00D42DA1">
        <w:tc>
          <w:tcPr>
            <w:tcW w:w="4120" w:type="dxa"/>
            <w:shd w:val="clear" w:color="auto" w:fill="D5DCE4"/>
          </w:tcPr>
          <w:p w14:paraId="15E9E5D8" w14:textId="7777777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Valor de la unidad </w:t>
            </w:r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49233CE0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4A7B39E7" w14:textId="77777777" w:rsidTr="00D42DA1">
        <w:tc>
          <w:tcPr>
            <w:tcW w:w="10349" w:type="dxa"/>
            <w:gridSpan w:val="2"/>
            <w:shd w:val="clear" w:color="auto" w:fill="D5DCE4"/>
          </w:tcPr>
          <w:p w14:paraId="133745BE" w14:textId="77777777" w:rsidR="00CE4054" w:rsidRPr="0082201C" w:rsidRDefault="00CE4054" w:rsidP="00CE4054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lastRenderedPageBreak/>
              <w:t>Conformidad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E4054" w:rsidRPr="00B82097" w14:paraId="24D26572" w14:textId="77777777" w:rsidTr="00D42DA1">
        <w:tc>
          <w:tcPr>
            <w:tcW w:w="4120" w:type="dxa"/>
            <w:shd w:val="clear" w:color="auto" w:fill="D5DCE4"/>
          </w:tcPr>
          <w:p w14:paraId="74692F60" w14:textId="356783A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Titulo especificación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024B7BA0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7A2ECAD4" w14:textId="77777777" w:rsidTr="00D42DA1">
        <w:tc>
          <w:tcPr>
            <w:tcW w:w="4120" w:type="dxa"/>
            <w:shd w:val="clear" w:color="auto" w:fill="D5DCE4"/>
          </w:tcPr>
          <w:p w14:paraId="368A825C" w14:textId="77777777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especificación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AB7D9E3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205955A1" w14:textId="77777777" w:rsidTr="00D42DA1">
        <w:tc>
          <w:tcPr>
            <w:tcW w:w="4120" w:type="dxa"/>
            <w:shd w:val="clear" w:color="auto" w:fill="D5DCE4"/>
          </w:tcPr>
          <w:p w14:paraId="70282079" w14:textId="28383E9E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Tipo de fecha especificación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Tipo de Fecha"/>
            <w:id w:val="2052497131"/>
            <w:placeholder>
              <w:docPart w:val="EF551D74EC8343FE81504529953F8F3F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4E72ACBB" w14:textId="5C4F04E7" w:rsidR="00CE4054" w:rsidRPr="00B82097" w:rsidRDefault="00CE4054" w:rsidP="00CE4054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255F05D8" w14:textId="77777777" w:rsidTr="00D42DA1">
        <w:tc>
          <w:tcPr>
            <w:tcW w:w="4120" w:type="dxa"/>
            <w:shd w:val="clear" w:color="auto" w:fill="D5DCE4"/>
          </w:tcPr>
          <w:p w14:paraId="1E36D735" w14:textId="537A9872" w:rsidR="00CE4054" w:rsidRPr="0082201C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Aprobó </w:t>
            </w: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38EADE4D" w14:textId="77777777" w:rsidR="00CE4054" w:rsidRPr="00B82097" w:rsidRDefault="00CE4054" w:rsidP="00CE4054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E4054" w:rsidRPr="00B82097" w14:paraId="654DE4FB" w14:textId="77777777" w:rsidTr="00D42DA1">
        <w:tc>
          <w:tcPr>
            <w:tcW w:w="10349" w:type="dxa"/>
            <w:gridSpan w:val="2"/>
            <w:shd w:val="clear" w:color="auto" w:fill="D5DCE4"/>
          </w:tcPr>
          <w:p w14:paraId="496FE917" w14:textId="77777777" w:rsidR="00CE4054" w:rsidRPr="00B82097" w:rsidRDefault="00CE4054" w:rsidP="00CE4054">
            <w:pPr>
              <w:pStyle w:val="Ttulo3"/>
              <w:numPr>
                <w:ilvl w:val="2"/>
                <w:numId w:val="14"/>
              </w:numPr>
              <w:spacing w:before="40" w:line="259" w:lineRule="auto"/>
              <w:jc w:val="center"/>
              <w:outlineLvl w:val="2"/>
              <w:rPr>
                <w:rFonts w:ascii="Calibri" w:hAnsi="Calibri" w:cs="Calibri"/>
                <w:color w:val="A6A6A6"/>
                <w:szCs w:val="16"/>
              </w:rPr>
            </w:pPr>
            <w:r w:rsidRPr="00414692"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>Descriptivo</w:t>
            </w:r>
            <w:r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 xml:space="preserve"> </w:t>
            </w:r>
            <w:r w:rsidRPr="009406AC">
              <w:rPr>
                <w:rFonts w:ascii="Calibri" w:eastAsia="Calibri" w:hAnsi="Calibri" w:cs="Calibri"/>
                <w:color w:val="00B0F0"/>
                <w:szCs w:val="16"/>
                <w:lang w:val="es-CO" w:eastAsia="en-US"/>
              </w:rPr>
              <w:t>(C)</w:t>
            </w:r>
          </w:p>
        </w:tc>
      </w:tr>
      <w:tr w:rsidR="00CE4054" w:rsidRPr="00B82097" w14:paraId="3FC0F0AD" w14:textId="77777777" w:rsidTr="00D42DA1">
        <w:tc>
          <w:tcPr>
            <w:tcW w:w="4120" w:type="dxa"/>
            <w:shd w:val="clear" w:color="auto" w:fill="D5DCE4"/>
          </w:tcPr>
          <w:p w14:paraId="785651EA" w14:textId="77777777" w:rsidR="00CE4054" w:rsidRPr="00414692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Declaración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  <w:vAlign w:val="center"/>
          </w:tcPr>
          <w:p w14:paraId="22916AF5" w14:textId="77777777" w:rsidR="00CE4054" w:rsidRPr="00B82097" w:rsidRDefault="00CE4054" w:rsidP="00CE4054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</w:t>
            </w:r>
            <w:r>
              <w:rPr>
                <w:rFonts w:ascii="Calibri" w:hAnsi="Calibri" w:cs="Calibri"/>
                <w:color w:val="A6A6A6"/>
                <w:szCs w:val="16"/>
              </w:rPr>
              <w:t xml:space="preserve">Remítase a sesión de linaje al numeral 3.1 de este </w:t>
            </w:r>
            <w:proofErr w:type="gramStart"/>
            <w:r>
              <w:rPr>
                <w:rFonts w:ascii="Calibri" w:hAnsi="Calibri" w:cs="Calibri"/>
                <w:color w:val="A6A6A6"/>
                <w:szCs w:val="16"/>
              </w:rPr>
              <w:t xml:space="preserve">documento 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  <w:proofErr w:type="gramEnd"/>
            <w:r>
              <w:rPr>
                <w:rFonts w:ascii="Calibri" w:hAnsi="Calibri" w:cs="Calibri"/>
                <w:color w:val="A6A6A6"/>
                <w:szCs w:val="16"/>
              </w:rPr>
              <w:t xml:space="preserve"> </w:t>
            </w:r>
          </w:p>
        </w:tc>
      </w:tr>
      <w:tr w:rsidR="00CE4054" w:rsidRPr="00B82097" w14:paraId="49113253" w14:textId="77777777" w:rsidTr="00D42DA1">
        <w:tc>
          <w:tcPr>
            <w:tcW w:w="10349" w:type="dxa"/>
            <w:gridSpan w:val="2"/>
            <w:shd w:val="clear" w:color="auto" w:fill="D5DCE4"/>
          </w:tcPr>
          <w:p w14:paraId="67DDF51C" w14:textId="77777777" w:rsidR="00CE4054" w:rsidRPr="00B82097" w:rsidRDefault="00CE4054" w:rsidP="00CE4054">
            <w:pPr>
              <w:pStyle w:val="Ttulo3"/>
              <w:numPr>
                <w:ilvl w:val="2"/>
                <w:numId w:val="14"/>
              </w:numPr>
              <w:spacing w:before="40" w:line="259" w:lineRule="auto"/>
              <w:jc w:val="center"/>
              <w:outlineLvl w:val="2"/>
              <w:rPr>
                <w:rFonts w:ascii="Calibri" w:hAnsi="Calibri" w:cs="Calibri"/>
                <w:color w:val="A6A6A6"/>
                <w:szCs w:val="16"/>
              </w:rPr>
            </w:pPr>
            <w:r w:rsidRPr="00414692"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>Cobertura</w:t>
            </w:r>
            <w:r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 xml:space="preserve"> </w:t>
            </w:r>
            <w:r w:rsidRPr="009406AC">
              <w:rPr>
                <w:rFonts w:ascii="Calibri" w:eastAsia="Calibri" w:hAnsi="Calibri" w:cs="Calibri"/>
                <w:color w:val="00B0F0"/>
                <w:szCs w:val="16"/>
                <w:lang w:val="es-CO" w:eastAsia="en-US"/>
              </w:rPr>
              <w:t>(C)</w:t>
            </w:r>
          </w:p>
        </w:tc>
      </w:tr>
      <w:tr w:rsidR="00CE4054" w:rsidRPr="00B82097" w14:paraId="5D99D9A3" w14:textId="77777777" w:rsidTr="00D42DA1">
        <w:tc>
          <w:tcPr>
            <w:tcW w:w="4120" w:type="dxa"/>
            <w:shd w:val="clear" w:color="auto" w:fill="D5DCE4"/>
          </w:tcPr>
          <w:p w14:paraId="33C47D5C" w14:textId="5BF819A3" w:rsidR="00CE4054" w:rsidRPr="00414692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Tipo de representación espacial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1409F8C8" w14:textId="039C40F9" w:rsidR="00CE4054" w:rsidRPr="00620464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b w:val="0"/>
                <w:color w:val="A6A6A6"/>
                <w:szCs w:val="16"/>
              </w:rPr>
            </w:pPr>
            <w:r>
              <w:rPr>
                <w:rFonts w:ascii="Calibri" w:hAnsi="Calibri" w:cs="Calibri"/>
                <w:b w:val="0"/>
                <w:color w:val="A6A6A6"/>
                <w:szCs w:val="16"/>
              </w:rPr>
              <w:t>Malla</w:t>
            </w:r>
          </w:p>
        </w:tc>
      </w:tr>
      <w:tr w:rsidR="00CE4054" w:rsidRPr="00B82097" w14:paraId="3DFC8A75" w14:textId="77777777" w:rsidTr="00D42DA1">
        <w:tc>
          <w:tcPr>
            <w:tcW w:w="4120" w:type="dxa"/>
            <w:shd w:val="clear" w:color="auto" w:fill="D5DCE4"/>
          </w:tcPr>
          <w:p w14:paraId="723F18E7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Numero de dimensiones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9AB5C30" w14:textId="77777777" w:rsidR="00CE4054" w:rsidRPr="00620464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b w:val="0"/>
                <w:color w:val="A6A6A6"/>
                <w:szCs w:val="16"/>
              </w:rPr>
            </w:pPr>
          </w:p>
        </w:tc>
      </w:tr>
      <w:tr w:rsidR="00CE4054" w:rsidRPr="00B82097" w14:paraId="2766A5CA" w14:textId="77777777" w:rsidTr="00D42DA1">
        <w:tc>
          <w:tcPr>
            <w:tcW w:w="4120" w:type="dxa"/>
            <w:shd w:val="clear" w:color="auto" w:fill="D5DCE4"/>
          </w:tcPr>
          <w:p w14:paraId="1C588F6F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de la dimensión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153140835"/>
            <w:placeholder>
              <w:docPart w:val="7E7DB232744049C380C2B6013FD952D4"/>
            </w:placeholder>
            <w:showingPlcHdr/>
            <w15:color w:val="000080"/>
            <w15:appearance w15:val="tags"/>
            <w:comboBox>
              <w:listItem w:value="Elija un elemento."/>
              <w:listItem w:displayText="Fila" w:value="Fila"/>
              <w:listItem w:displayText="Columna" w:value="Columna"/>
              <w:listItem w:displayText="Vertical" w:value="Vertical"/>
              <w:listItem w:displayText="Trayectoria" w:value="Trayectoria"/>
              <w:listItem w:displayText="Trayectoria Cruce" w:value="Trayectoria Cruce"/>
              <w:listItem w:displayText="Linea" w:value="Linea"/>
              <w:listItem w:displayText="Muestra" w:value="Muestra"/>
              <w:listItem w:displayText="Tiempo" w:value="Tiemp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0C836281" w14:textId="38982C29" w:rsidR="00CE4054" w:rsidRPr="00620464" w:rsidRDefault="00CE4054" w:rsidP="00CE4054">
                <w:pPr>
                  <w:pStyle w:val="Ttulo3"/>
                  <w:spacing w:before="40" w:line="259" w:lineRule="auto"/>
                  <w:jc w:val="left"/>
                  <w:outlineLvl w:val="2"/>
                  <w:rPr>
                    <w:rFonts w:ascii="Calibri" w:hAnsi="Calibri" w:cs="Calibri"/>
                    <w:b w:val="0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436DC8A0" w14:textId="77777777" w:rsidTr="00D42DA1">
        <w:tc>
          <w:tcPr>
            <w:tcW w:w="4120" w:type="dxa"/>
            <w:shd w:val="clear" w:color="auto" w:fill="D5DCE4"/>
          </w:tcPr>
          <w:p w14:paraId="27F2EF55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Tamaño de la dimensión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DD44528" w14:textId="77777777" w:rsidR="00CE4054" w:rsidRPr="00620464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b w:val="0"/>
                <w:color w:val="A6A6A6"/>
                <w:szCs w:val="16"/>
              </w:rPr>
            </w:pPr>
          </w:p>
        </w:tc>
      </w:tr>
      <w:tr w:rsidR="00CE4054" w:rsidRPr="00B82097" w14:paraId="31AD19D9" w14:textId="77777777" w:rsidTr="00D42DA1">
        <w:tc>
          <w:tcPr>
            <w:tcW w:w="4120" w:type="dxa"/>
            <w:shd w:val="clear" w:color="auto" w:fill="D5DCE4"/>
          </w:tcPr>
          <w:p w14:paraId="65B68BB2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Geometría de la celdilla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1690828550"/>
            <w:placeholder>
              <w:docPart w:val="9E2919CD32BE4FA5AA757F4C8042E4D1"/>
            </w:placeholder>
            <w:showingPlcHdr/>
            <w15:color w:val="000080"/>
            <w15:appearance w15:val="tags"/>
            <w:comboBox>
              <w:listItem w:value="Elija un elemento."/>
              <w:listItem w:displayText="Punto" w:value="Punto"/>
              <w:listItem w:displayText="Area " w:value="Area "/>
              <w:listItem w:displayText="Voxel" w:value="Voxel"/>
              <w:listItem w:displayText="Estracto" w:value="Estract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271A293F" w14:textId="5AFD9613" w:rsidR="00CE4054" w:rsidRPr="00620464" w:rsidRDefault="00CE4054" w:rsidP="00CE4054">
                <w:pPr>
                  <w:pStyle w:val="Ttulo3"/>
                  <w:spacing w:before="40" w:line="259" w:lineRule="auto"/>
                  <w:jc w:val="left"/>
                  <w:outlineLvl w:val="2"/>
                  <w:rPr>
                    <w:rFonts w:ascii="Calibri" w:hAnsi="Calibri" w:cs="Calibri"/>
                    <w:b w:val="0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E4054" w:rsidRPr="00B82097" w14:paraId="671AFF06" w14:textId="77777777" w:rsidTr="00D42DA1">
        <w:tc>
          <w:tcPr>
            <w:tcW w:w="4120" w:type="dxa"/>
            <w:shd w:val="clear" w:color="auto" w:fill="D5DCE4"/>
          </w:tcPr>
          <w:p w14:paraId="58C56A01" w14:textId="77777777" w:rsidR="00CE4054" w:rsidRPr="004777E5" w:rsidRDefault="00CE4054" w:rsidP="00CE4054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Disponibilidad de parámetros de </w:t>
            </w:r>
            <w:proofErr w:type="gramStart"/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transformación 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28808FD7" w14:textId="77777777" w:rsidR="00CE4054" w:rsidRPr="00B82097" w:rsidRDefault="00CE4054" w:rsidP="00CE4054">
            <w:pPr>
              <w:pStyle w:val="Ttulo3"/>
              <w:spacing w:before="40" w:line="259" w:lineRule="auto"/>
              <w:jc w:val="left"/>
              <w:outlineLvl w:val="2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11B673CE" w14:textId="77777777" w:rsidR="00F85456" w:rsidRDefault="00F85456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083"/>
        <w:gridCol w:w="47"/>
        <w:gridCol w:w="6219"/>
      </w:tblGrid>
      <w:tr w:rsidR="00921F94" w:rsidRPr="00B82097" w14:paraId="5C7AA44F" w14:textId="77777777" w:rsidTr="00B860A3">
        <w:tc>
          <w:tcPr>
            <w:tcW w:w="10349" w:type="dxa"/>
            <w:gridSpan w:val="3"/>
            <w:shd w:val="clear" w:color="auto" w:fill="ACB9CA"/>
          </w:tcPr>
          <w:p w14:paraId="1F856B86" w14:textId="77777777" w:rsidR="00921F94" w:rsidRPr="00B82097" w:rsidRDefault="00921F94" w:rsidP="00B860A3">
            <w:pPr>
              <w:numPr>
                <w:ilvl w:val="0"/>
                <w:numId w:val="14"/>
              </w:numPr>
              <w:contextualSpacing/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Información de la Representación E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>spacial</w:t>
            </w:r>
          </w:p>
        </w:tc>
      </w:tr>
      <w:tr w:rsidR="00921F94" w:rsidRPr="00B82097" w14:paraId="1FEE9B70" w14:textId="77777777" w:rsidTr="00B860A3">
        <w:tc>
          <w:tcPr>
            <w:tcW w:w="10349" w:type="dxa"/>
            <w:gridSpan w:val="3"/>
            <w:shd w:val="clear" w:color="auto" w:fill="D5DCE4"/>
          </w:tcPr>
          <w:p w14:paraId="67FE401E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Representación espacial de datos </w:t>
            </w:r>
            <w:proofErr w:type="spellStart"/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>Raster</w:t>
            </w:r>
            <w:proofErr w:type="spellEnd"/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- Tipo malla </w:t>
            </w:r>
            <w:r w:rsidRPr="00921F94">
              <w:rPr>
                <w:rFonts w:ascii="Calibri Light" w:eastAsia="Times New Roman" w:hAnsi="Calibri Light" w:cs="Times New Roman"/>
                <w:color w:val="00B0F0"/>
                <w:szCs w:val="26"/>
              </w:rPr>
              <w:t>(C)</w:t>
            </w:r>
          </w:p>
        </w:tc>
      </w:tr>
      <w:tr w:rsidR="00921F94" w:rsidRPr="00B82097" w14:paraId="13AC2698" w14:textId="77777777" w:rsidTr="00B860A3">
        <w:tc>
          <w:tcPr>
            <w:tcW w:w="4083" w:type="dxa"/>
            <w:shd w:val="clear" w:color="auto" w:fill="D9E2F3"/>
          </w:tcPr>
          <w:p w14:paraId="1FCDD7AE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.1.1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Número de dimensiones.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66" w:type="dxa"/>
            <w:gridSpan w:val="2"/>
            <w:shd w:val="clear" w:color="auto" w:fill="auto"/>
          </w:tcPr>
          <w:p w14:paraId="36D7E655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6B558843" w14:textId="77777777" w:rsidTr="00B860A3">
        <w:tc>
          <w:tcPr>
            <w:tcW w:w="4083" w:type="dxa"/>
            <w:shd w:val="clear" w:color="auto" w:fill="D9E2F3"/>
            <w:vAlign w:val="center"/>
          </w:tcPr>
          <w:p w14:paraId="4E515548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.1.2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Nombre del eje.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(O)</w:t>
            </w:r>
          </w:p>
        </w:tc>
        <w:sdt>
          <w:sdtPr>
            <w:alias w:val="⇩"/>
            <w:tag w:val="Tipo de Fecha"/>
            <w:id w:val="868337930"/>
            <w:placeholder>
              <w:docPart w:val="453FBBE62F774183B273596F25235859"/>
            </w:placeholder>
            <w:showingPlcHdr/>
            <w15:color w:val="000080"/>
            <w15:appearance w15:val="tags"/>
            <w:comboBox>
              <w:listItem w:value="Elija un elemento."/>
              <w:listItem w:displayText="Fila" w:value="Fila"/>
              <w:listItem w:displayText="Columna" w:value="Columna"/>
              <w:listItem w:displayText="Vertical" w:value="Vertical"/>
              <w:listItem w:displayText="Trayectoria" w:value="Trayectoria"/>
              <w:listItem w:displayText="Trayectoria Cruce" w:value="Trayectoria Cruce"/>
              <w:listItem w:displayText="Linea" w:value="Linea"/>
              <w:listItem w:displayText="Muestra" w:value="Muestra"/>
              <w:listItem w:displayText="Tiempo" w:value="Tiemp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66" w:type="dxa"/>
                <w:gridSpan w:val="2"/>
                <w:shd w:val="clear" w:color="auto" w:fill="auto"/>
              </w:tcPr>
              <w:p w14:paraId="2141909D" w14:textId="74044081" w:rsidR="00921F94" w:rsidRPr="00B82097" w:rsidRDefault="00CE4054" w:rsidP="00B860A3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921F94" w:rsidRPr="00B82097" w14:paraId="2E16E214" w14:textId="77777777" w:rsidTr="00B860A3">
        <w:tc>
          <w:tcPr>
            <w:tcW w:w="4083" w:type="dxa"/>
            <w:shd w:val="clear" w:color="auto" w:fill="D9E2F3"/>
          </w:tcPr>
          <w:p w14:paraId="4B595924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.1.3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Tamaño de la dimensión.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(O)</w:t>
            </w:r>
          </w:p>
        </w:tc>
        <w:tc>
          <w:tcPr>
            <w:tcW w:w="6266" w:type="dxa"/>
            <w:gridSpan w:val="2"/>
            <w:shd w:val="clear" w:color="auto" w:fill="auto"/>
          </w:tcPr>
          <w:p w14:paraId="3DBD9C03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15587A68" w14:textId="77777777" w:rsidTr="00B860A3">
        <w:tc>
          <w:tcPr>
            <w:tcW w:w="4083" w:type="dxa"/>
            <w:shd w:val="clear" w:color="auto" w:fill="D9E2F3"/>
          </w:tcPr>
          <w:p w14:paraId="3EEBDB94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.1.4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Geometría de la celdilla.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(O)</w:t>
            </w:r>
          </w:p>
        </w:tc>
        <w:sdt>
          <w:sdtPr>
            <w:alias w:val="⇩"/>
            <w:tag w:val="Tipo de Fecha"/>
            <w:id w:val="-1635481003"/>
            <w:placeholder>
              <w:docPart w:val="9253C82E399D441A877DA499991A2521"/>
            </w:placeholder>
            <w:showingPlcHdr/>
            <w15:color w:val="000080"/>
            <w15:appearance w15:val="tags"/>
            <w:comboBox>
              <w:listItem w:value="Elija un elemento."/>
              <w:listItem w:displayText="Punto" w:value="Punto"/>
              <w:listItem w:displayText="Area " w:value="Area "/>
              <w:listItem w:displayText="Voxel" w:value="Voxel"/>
              <w:listItem w:displayText="Estracto" w:value="Estract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66" w:type="dxa"/>
                <w:gridSpan w:val="2"/>
                <w:shd w:val="clear" w:color="auto" w:fill="auto"/>
              </w:tcPr>
              <w:p w14:paraId="79538D16" w14:textId="20D0B82D" w:rsidR="00921F94" w:rsidRPr="00B82097" w:rsidRDefault="00CE4054" w:rsidP="00B860A3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921F94" w:rsidRPr="00B82097" w14:paraId="1C86326C" w14:textId="77777777" w:rsidTr="00B860A3">
        <w:tc>
          <w:tcPr>
            <w:tcW w:w="4083" w:type="dxa"/>
            <w:shd w:val="clear" w:color="auto" w:fill="D9E2F3"/>
          </w:tcPr>
          <w:p w14:paraId="7E5CB388" w14:textId="77777777" w:rsidR="00921F94" w:rsidRPr="00B82097" w:rsidRDefault="00921F94" w:rsidP="00B860A3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>
              <w:rPr>
                <w:rFonts w:ascii="Calibri" w:eastAsia="Times New Roman" w:hAnsi="Calibri" w:cs="Calibri"/>
                <w:color w:val="auto"/>
                <w:szCs w:val="16"/>
              </w:rPr>
              <w:t>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.1.5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>Disponibilidad de parámetros de transformación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66" w:type="dxa"/>
            <w:gridSpan w:val="2"/>
            <w:shd w:val="clear" w:color="auto" w:fill="auto"/>
          </w:tcPr>
          <w:p w14:paraId="45605ABF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05C404EC" w14:textId="77777777" w:rsidTr="00B860A3">
        <w:tc>
          <w:tcPr>
            <w:tcW w:w="10349" w:type="dxa"/>
            <w:gridSpan w:val="3"/>
            <w:shd w:val="clear" w:color="auto" w:fill="D5DCE4"/>
          </w:tcPr>
          <w:p w14:paraId="63491553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proofErr w:type="spellStart"/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>Georrectificado</w:t>
            </w:r>
            <w:proofErr w:type="spellEnd"/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>.</w:t>
            </w:r>
            <w:r w:rsidRPr="00921F94">
              <w:rPr>
                <w:rFonts w:ascii="Calibri Light" w:eastAsia="Times New Roman" w:hAnsi="Calibri Light" w:cs="Times New Roman"/>
                <w:color w:val="00B0F0"/>
                <w:szCs w:val="26"/>
              </w:rPr>
              <w:t xml:space="preserve"> </w:t>
            </w:r>
            <w:r w:rsidRPr="00921F94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21F94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21F94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921F94" w:rsidRPr="00B82097" w14:paraId="0F15A8B9" w14:textId="77777777" w:rsidTr="00B860A3">
        <w:tc>
          <w:tcPr>
            <w:tcW w:w="4130" w:type="dxa"/>
            <w:gridSpan w:val="2"/>
            <w:shd w:val="clear" w:color="auto" w:fill="D9E2F3"/>
          </w:tcPr>
          <w:p w14:paraId="4BFD7733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Disponibilidad de puntos de control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19" w:type="dxa"/>
            <w:shd w:val="clear" w:color="auto" w:fill="auto"/>
          </w:tcPr>
          <w:p w14:paraId="55D2B279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42E5107E" w14:textId="77777777" w:rsidTr="00B860A3">
        <w:tc>
          <w:tcPr>
            <w:tcW w:w="4130" w:type="dxa"/>
            <w:gridSpan w:val="2"/>
            <w:shd w:val="clear" w:color="auto" w:fill="D9E2F3"/>
          </w:tcPr>
          <w:p w14:paraId="4CF66FBD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Descripción de puntos de control </w:t>
            </w:r>
            <w:r w:rsidRPr="00FB1795">
              <w:rPr>
                <w:rFonts w:ascii="Calibri Light" w:eastAsia="Times New Roman" w:hAnsi="Calibri Light" w:cs="Times New Roman"/>
                <w:color w:val="00B0F0"/>
                <w:szCs w:val="16"/>
              </w:rPr>
              <w:t>(</w:t>
            </w:r>
            <w:proofErr w:type="gramStart"/>
            <w:r w:rsidRPr="00FB1795">
              <w:rPr>
                <w:rFonts w:ascii="Calibri Light" w:eastAsia="Times New Roman" w:hAnsi="Calibri Light" w:cs="Times New Roman"/>
                <w:color w:val="00B0F0"/>
                <w:szCs w:val="16"/>
              </w:rPr>
              <w:t>C )</w:t>
            </w:r>
            <w:proofErr w:type="gramEnd"/>
          </w:p>
        </w:tc>
        <w:tc>
          <w:tcPr>
            <w:tcW w:w="6219" w:type="dxa"/>
            <w:shd w:val="clear" w:color="auto" w:fill="auto"/>
          </w:tcPr>
          <w:p w14:paraId="252977C9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921F94" w:rsidRPr="00B82097" w14:paraId="2ECB3F31" w14:textId="77777777" w:rsidTr="00B860A3">
        <w:tc>
          <w:tcPr>
            <w:tcW w:w="4130" w:type="dxa"/>
            <w:gridSpan w:val="2"/>
            <w:shd w:val="clear" w:color="auto" w:fill="D9E2F3"/>
          </w:tcPr>
          <w:p w14:paraId="68B68DA2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Descripción de puntos de control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Codigo Función en Linea"/>
            <w:id w:val="-1995939774"/>
            <w:placeholder>
              <w:docPart w:val="15EAE014FA074EAA92CE5AC7AA1DA3F5"/>
            </w:placeholder>
            <w:showingPlcHdr/>
            <w15:color w:val="000080"/>
            <w15:appearance w15:val="tags"/>
            <w:comboBox>
              <w:listItem w:value="Elija un elemento."/>
              <w:listItem w:displayText="Centro" w:value="Centro"/>
              <w:listItem w:displayText="Inferior Izquierda" w:value="Inferior Izquierda"/>
              <w:listItem w:displayText="Inferior Derecha" w:value="Inferior Derecha"/>
              <w:listItem w:displayText="Superior Izquierda" w:value="Superior Izquierda"/>
              <w:listItem w:displayText="Superior Derecha" w:value="Superior Derecha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19" w:type="dxa"/>
                <w:shd w:val="clear" w:color="auto" w:fill="auto"/>
              </w:tcPr>
              <w:p w14:paraId="3E647437" w14:textId="13997EFC" w:rsidR="00921F94" w:rsidRPr="00B82097" w:rsidRDefault="00B02149" w:rsidP="00B860A3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921F94" w:rsidRPr="00B82097" w14:paraId="3C9F2BD6" w14:textId="77777777" w:rsidTr="00B860A3">
        <w:tc>
          <w:tcPr>
            <w:tcW w:w="10349" w:type="dxa"/>
            <w:gridSpan w:val="3"/>
            <w:shd w:val="clear" w:color="auto" w:fill="D9E2F3"/>
          </w:tcPr>
          <w:p w14:paraId="46441324" w14:textId="77777777" w:rsidR="00921F94" w:rsidRPr="00FB1795" w:rsidRDefault="00921F94" w:rsidP="00921F94">
            <w:pPr>
              <w:pStyle w:val="Prrafodelista"/>
              <w:numPr>
                <w:ilvl w:val="1"/>
                <w:numId w:val="16"/>
              </w:numPr>
              <w:jc w:val="center"/>
              <w:rPr>
                <w:rFonts w:ascii="Calibri" w:hAnsi="Calibri" w:cs="Calibri"/>
                <w:color w:val="0070C0"/>
                <w:szCs w:val="16"/>
              </w:rPr>
            </w:pPr>
            <w:proofErr w:type="spellStart"/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>Georreferenciable</w:t>
            </w:r>
            <w:proofErr w:type="spellEnd"/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FB1795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B1795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B1795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921F94" w:rsidRPr="00B82097" w14:paraId="24265136" w14:textId="77777777" w:rsidTr="00B860A3">
        <w:tc>
          <w:tcPr>
            <w:tcW w:w="4130" w:type="dxa"/>
            <w:gridSpan w:val="2"/>
            <w:shd w:val="clear" w:color="auto" w:fill="D9E2F3"/>
          </w:tcPr>
          <w:p w14:paraId="41618FD4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Disponibilidad de puntos de control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19" w:type="dxa"/>
            <w:shd w:val="clear" w:color="auto" w:fill="auto"/>
          </w:tcPr>
          <w:p w14:paraId="56D77EBF" w14:textId="77777777" w:rsidR="00921F94" w:rsidRPr="00F562CB" w:rsidRDefault="00921F94" w:rsidP="00B860A3">
            <w:pPr>
              <w:rPr>
                <w:rFonts w:ascii="Calibri" w:hAnsi="Calibri" w:cs="Calibri"/>
                <w:color w:val="0070C0"/>
                <w:szCs w:val="16"/>
              </w:rPr>
            </w:pPr>
          </w:p>
        </w:tc>
      </w:tr>
      <w:tr w:rsidR="00921F94" w:rsidRPr="00B82097" w14:paraId="58AAF878" w14:textId="77777777" w:rsidTr="00B860A3">
        <w:tc>
          <w:tcPr>
            <w:tcW w:w="4130" w:type="dxa"/>
            <w:gridSpan w:val="2"/>
            <w:shd w:val="clear" w:color="auto" w:fill="D9E2F3"/>
          </w:tcPr>
          <w:p w14:paraId="6D0646B4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Disponibilidad de parámetros de transformación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19" w:type="dxa"/>
            <w:shd w:val="clear" w:color="auto" w:fill="auto"/>
          </w:tcPr>
          <w:p w14:paraId="24D3492D" w14:textId="77777777" w:rsidR="00921F94" w:rsidRPr="00F562CB" w:rsidRDefault="00921F94" w:rsidP="00B860A3">
            <w:pPr>
              <w:rPr>
                <w:rFonts w:ascii="Calibri" w:hAnsi="Calibri" w:cs="Calibri"/>
                <w:color w:val="0070C0"/>
                <w:szCs w:val="16"/>
              </w:rPr>
            </w:pPr>
          </w:p>
        </w:tc>
      </w:tr>
      <w:tr w:rsidR="00921F94" w:rsidRPr="00B82097" w14:paraId="3ED0CA2F" w14:textId="77777777" w:rsidTr="00B860A3">
        <w:tc>
          <w:tcPr>
            <w:tcW w:w="4130" w:type="dxa"/>
            <w:gridSpan w:val="2"/>
            <w:shd w:val="clear" w:color="auto" w:fill="D9E2F3"/>
          </w:tcPr>
          <w:p w14:paraId="320B0B7B" w14:textId="77777777" w:rsidR="00921F94" w:rsidRPr="00FB1795" w:rsidRDefault="00921F94" w:rsidP="00921F94">
            <w:pPr>
              <w:pStyle w:val="Prrafodelista"/>
              <w:numPr>
                <w:ilvl w:val="2"/>
                <w:numId w:val="16"/>
              </w:numP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Parámetros de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>georreferenciaciòn</w:t>
            </w:r>
            <w:proofErr w:type="spellEnd"/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 </w:t>
            </w:r>
            <w:r w:rsidRPr="00FB1795"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</w:t>
            </w:r>
            <w:proofErr w:type="gramEnd"/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19" w:type="dxa"/>
            <w:shd w:val="clear" w:color="auto" w:fill="auto"/>
          </w:tcPr>
          <w:p w14:paraId="6CC43922" w14:textId="77777777" w:rsidR="00921F94" w:rsidRPr="00F562CB" w:rsidRDefault="00921F94" w:rsidP="00B860A3">
            <w:pPr>
              <w:rPr>
                <w:rFonts w:ascii="Calibri" w:hAnsi="Calibri" w:cs="Calibri"/>
                <w:color w:val="0070C0"/>
                <w:szCs w:val="16"/>
              </w:rPr>
            </w:pPr>
          </w:p>
        </w:tc>
      </w:tr>
    </w:tbl>
    <w:p w14:paraId="6AE9383A" w14:textId="77777777" w:rsidR="00921F94" w:rsidRDefault="00921F9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921F94" w:rsidRPr="00B82097" w14:paraId="0D04EA2F" w14:textId="77777777" w:rsidTr="00B860A3">
        <w:tc>
          <w:tcPr>
            <w:tcW w:w="10349" w:type="dxa"/>
            <w:gridSpan w:val="2"/>
            <w:shd w:val="clear" w:color="auto" w:fill="ACB9CA"/>
          </w:tcPr>
          <w:p w14:paraId="101EEA08" w14:textId="77777777" w:rsidR="00921F94" w:rsidRPr="00B82097" w:rsidRDefault="00921F94" w:rsidP="00B860A3">
            <w:pPr>
              <w:keepNext/>
              <w:keepLines/>
              <w:numPr>
                <w:ilvl w:val="0"/>
                <w:numId w:val="16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lastRenderedPageBreak/>
              <w:t xml:space="preserve">Información </w:t>
            </w: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Sistema de Referencia </w:t>
            </w:r>
            <w:r w:rsidRPr="00B82097">
              <w:rPr>
                <w:rFonts w:ascii="Calibri Light" w:eastAsia="Times New Roman" w:hAnsi="Calibri Light" w:cs="Times New Roman"/>
                <w:color w:val="FF0000"/>
                <w:sz w:val="24"/>
                <w:szCs w:val="32"/>
              </w:rPr>
              <w:t>(O)</w:t>
            </w:r>
          </w:p>
        </w:tc>
      </w:tr>
      <w:tr w:rsidR="00921F94" w:rsidRPr="00B82097" w14:paraId="4FF74932" w14:textId="77777777" w:rsidTr="00B860A3">
        <w:tc>
          <w:tcPr>
            <w:tcW w:w="10349" w:type="dxa"/>
            <w:gridSpan w:val="2"/>
            <w:shd w:val="clear" w:color="auto" w:fill="D5DCE4"/>
          </w:tcPr>
          <w:p w14:paraId="1098C62C" w14:textId="77777777" w:rsidR="00921F94" w:rsidRPr="00921F94" w:rsidRDefault="00921F94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Identificador del Sistema de Referencia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921F94" w:rsidRPr="00B82097" w14:paraId="23C1557D" w14:textId="77777777" w:rsidTr="00B860A3">
        <w:tc>
          <w:tcPr>
            <w:tcW w:w="4120" w:type="dxa"/>
            <w:shd w:val="clear" w:color="auto" w:fill="D5DCE4"/>
          </w:tcPr>
          <w:p w14:paraId="5CBFDA61" w14:textId="77777777" w:rsidR="00921F94" w:rsidRPr="00B82097" w:rsidRDefault="00921F94" w:rsidP="00B860A3">
            <w:p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1.1.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</w:r>
            <w:proofErr w:type="gramStart"/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Código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(</w:t>
            </w:r>
            <w:proofErr w:type="gramEnd"/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4729A590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21F94" w:rsidRPr="00B82097" w14:paraId="32FB2535" w14:textId="77777777" w:rsidTr="00B860A3">
        <w:tc>
          <w:tcPr>
            <w:tcW w:w="4120" w:type="dxa"/>
            <w:shd w:val="clear" w:color="auto" w:fill="D5DCE4"/>
          </w:tcPr>
          <w:p w14:paraId="4AF95D86" w14:textId="77777777" w:rsidR="00921F94" w:rsidRPr="00B82097" w:rsidRDefault="00921F94" w:rsidP="00B860A3">
            <w:p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.1.2.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  <w:t xml:space="preserve">Espacio de códigos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5B85B199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921F94" w:rsidRPr="00B82097" w14:paraId="44D32F21" w14:textId="77777777" w:rsidTr="00B860A3">
        <w:tc>
          <w:tcPr>
            <w:tcW w:w="4120" w:type="dxa"/>
            <w:shd w:val="clear" w:color="auto" w:fill="D5DCE4"/>
          </w:tcPr>
          <w:p w14:paraId="67CF27EF" w14:textId="77777777" w:rsidR="00921F94" w:rsidRPr="00B82097" w:rsidRDefault="00921F94" w:rsidP="00B860A3">
            <w:p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6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>.1.3.</w:t>
            </w: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ab/>
              <w:t xml:space="preserve">Descripción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13BF92F" w14:textId="77777777" w:rsidR="00921F94" w:rsidRPr="00B82097" w:rsidRDefault="00921F94" w:rsidP="00B860A3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74C3E186" w14:textId="77777777" w:rsidR="00921F94" w:rsidRDefault="00921F9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B82097" w:rsidRPr="00B82097" w14:paraId="0533E98B" w14:textId="77777777" w:rsidTr="00012355">
        <w:tc>
          <w:tcPr>
            <w:tcW w:w="10349" w:type="dxa"/>
            <w:gridSpan w:val="2"/>
            <w:shd w:val="clear" w:color="auto" w:fill="ACB9CA"/>
          </w:tcPr>
          <w:p w14:paraId="19AFB809" w14:textId="77777777" w:rsidR="00B82097" w:rsidRPr="00B82097" w:rsidRDefault="00B82097" w:rsidP="00921F94">
            <w:pPr>
              <w:keepNext/>
              <w:keepLines/>
              <w:numPr>
                <w:ilvl w:val="0"/>
                <w:numId w:val="16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32"/>
              </w:rPr>
              <w:t xml:space="preserve">Información de Contenido </w:t>
            </w:r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82097" w:rsidRPr="00B82097" w14:paraId="328FA2D8" w14:textId="77777777" w:rsidTr="00012355">
        <w:tc>
          <w:tcPr>
            <w:tcW w:w="10349" w:type="dxa"/>
            <w:gridSpan w:val="2"/>
            <w:shd w:val="clear" w:color="auto" w:fill="D5DCE4"/>
          </w:tcPr>
          <w:p w14:paraId="33933CC8" w14:textId="77777777" w:rsidR="00B82097" w:rsidRPr="00921F94" w:rsidRDefault="004777E5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>Descripción de la cobertura</w:t>
            </w:r>
            <w:r w:rsidR="00A8382B"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A8382B" w:rsidRPr="00921F94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B82097" w:rsidRPr="00B82097" w14:paraId="5CC5B7D7" w14:textId="77777777" w:rsidTr="00012355">
        <w:tc>
          <w:tcPr>
            <w:tcW w:w="4120" w:type="dxa"/>
            <w:shd w:val="clear" w:color="auto" w:fill="D5DCE4"/>
          </w:tcPr>
          <w:p w14:paraId="4B66F84F" w14:textId="3441CEDF" w:rsidR="00B82097" w:rsidRPr="00B82097" w:rsidRDefault="00921F94" w:rsidP="00A8382B">
            <w:p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7</w:t>
            </w:r>
            <w:r w:rsidR="00A8382B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.1.1. Descripción del </w:t>
            </w:r>
            <w:r w:rsidR="00EB258F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atributo </w:t>
            </w:r>
            <w:r w:rsidR="00EB258F" w:rsidRPr="00B82097">
              <w:rPr>
                <w:rFonts w:ascii="Calibri Light" w:eastAsia="Times New Roman" w:hAnsi="Calibri Light" w:cs="Times New Roman"/>
                <w:color w:val="auto"/>
                <w:szCs w:val="18"/>
                <w:lang w:eastAsia="es-CO"/>
              </w:rPr>
              <w:t>(</w:t>
            </w:r>
            <w:r w:rsidR="00B82097"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O) </w:t>
            </w:r>
          </w:p>
        </w:tc>
        <w:tc>
          <w:tcPr>
            <w:tcW w:w="6229" w:type="dxa"/>
            <w:shd w:val="clear" w:color="auto" w:fill="auto"/>
          </w:tcPr>
          <w:p w14:paraId="4850BF3F" w14:textId="77777777" w:rsidR="00B82097" w:rsidRPr="00B82097" w:rsidRDefault="00B82097" w:rsidP="00012355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A8382B" w:rsidRPr="00B82097" w14:paraId="05341D28" w14:textId="77777777" w:rsidTr="00D42DA1">
        <w:tc>
          <w:tcPr>
            <w:tcW w:w="10349" w:type="dxa"/>
            <w:gridSpan w:val="2"/>
            <w:shd w:val="clear" w:color="auto" w:fill="D5DCE4"/>
          </w:tcPr>
          <w:p w14:paraId="282A98C9" w14:textId="77777777" w:rsidR="00A8382B" w:rsidRPr="00A8382B" w:rsidRDefault="00A8382B" w:rsidP="00921F94">
            <w:pPr>
              <w:pStyle w:val="Prrafodelista"/>
              <w:keepNext/>
              <w:keepLines/>
              <w:numPr>
                <w:ilvl w:val="1"/>
                <w:numId w:val="16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A8382B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Descripción de la 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imagen </w:t>
            </w:r>
            <w:r w:rsidRPr="00A8382B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EB258F" w:rsidRPr="00B82097" w14:paraId="684BAA91" w14:textId="77777777" w:rsidTr="00012355">
        <w:tc>
          <w:tcPr>
            <w:tcW w:w="4120" w:type="dxa"/>
            <w:shd w:val="clear" w:color="auto" w:fill="D5DCE4"/>
          </w:tcPr>
          <w:p w14:paraId="3B4F3B9B" w14:textId="77777777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Condición de la imagen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Codigo Función en Linea"/>
            <w:id w:val="2005084566"/>
            <w:placeholder>
              <w:docPart w:val="79D2D01290914C9BAAEC8BD42A5A0429"/>
            </w:placeholder>
            <w:showingPlcHdr/>
            <w15:color w:val="000080"/>
            <w15:appearance w15:val="tags"/>
            <w:comboBox>
              <w:listItem w:value="Elija un elemento."/>
              <w:listItem w:displayText="Imagen Borrosa" w:value="Imagen Borrosa"/>
              <w:listItem w:displayText="Nube" w:value="Nube"/>
              <w:listItem w:displayText="Oblicuidad Degradante" w:value="Oblicuidad Degradante"/>
              <w:listItem w:displayText="Niebla" w:value="Niebla"/>
              <w:listItem w:displayText="Humo pesado o polvo" w:value="Humo pesado o polvo"/>
              <w:listItem w:displayText="Noche" w:value="Noche"/>
              <w:listItem w:displayText="Lluvia" w:value="Lluvia"/>
              <w:listItem w:displayText="Semioscuridad" w:value="Semioscuridad"/>
              <w:listItem w:displayText="Sombra" w:value="Sombra"/>
              <w:listItem w:displayText="Nieve" w:value="Nieve"/>
              <w:listItem w:displayText="Terreno Oculto" w:value="Terreno Ocult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69AE8C5D" w14:textId="0FE03901" w:rsidR="00EB258F" w:rsidRPr="00B82097" w:rsidRDefault="00EB258F" w:rsidP="00EB258F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EB258F" w:rsidRPr="00B82097" w14:paraId="5599251B" w14:textId="77777777" w:rsidTr="00012355">
        <w:tc>
          <w:tcPr>
            <w:tcW w:w="4120" w:type="dxa"/>
            <w:shd w:val="clear" w:color="auto" w:fill="D5DCE4"/>
          </w:tcPr>
          <w:p w14:paraId="39DB7443" w14:textId="5DF752DA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A8382B">
              <w:rPr>
                <w:rFonts w:ascii="Calibri Light" w:eastAsia="Times New Roman" w:hAnsi="Calibri Light" w:cs="Calibri"/>
                <w:color w:val="auto"/>
                <w:szCs w:val="16"/>
              </w:rPr>
              <w:t>Porcentaje cubierto por nubes 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33080449" w14:textId="77777777" w:rsidR="00EB258F" w:rsidRPr="00B82097" w:rsidRDefault="00EB258F" w:rsidP="00EB258F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EB258F" w:rsidRPr="00B82097" w14:paraId="1941BF11" w14:textId="77777777" w:rsidTr="00012355">
        <w:tc>
          <w:tcPr>
            <w:tcW w:w="4120" w:type="dxa"/>
            <w:shd w:val="clear" w:color="auto" w:fill="D5DCE4"/>
          </w:tcPr>
          <w:p w14:paraId="6F316CAD" w14:textId="77777777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Indicador de triangulación </w:t>
            </w:r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562309F4" w14:textId="77777777" w:rsidR="00EB258F" w:rsidRPr="00B82097" w:rsidRDefault="00EB258F" w:rsidP="00EB258F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EB258F" w:rsidRPr="00B82097" w14:paraId="39EFEB2E" w14:textId="77777777" w:rsidTr="00012355">
        <w:tc>
          <w:tcPr>
            <w:tcW w:w="4120" w:type="dxa"/>
            <w:shd w:val="clear" w:color="auto" w:fill="D5DCE4"/>
          </w:tcPr>
          <w:p w14:paraId="0A4BB876" w14:textId="77777777" w:rsidR="00EB258F" w:rsidRPr="00A8382B" w:rsidRDefault="00EB258F" w:rsidP="00EB258F">
            <w:pPr>
              <w:pStyle w:val="Prrafodelista"/>
              <w:numPr>
                <w:ilvl w:val="2"/>
                <w:numId w:val="16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Disponibilidad de datos de calibración radiométrica </w:t>
            </w:r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15F02CB5" w14:textId="77777777" w:rsidR="00EB258F" w:rsidRPr="00B82097" w:rsidRDefault="00EB258F" w:rsidP="00EB258F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441E0BDE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pPr w:leftFromText="141" w:rightFromText="141" w:vertAnchor="text" w:horzAnchor="margin" w:tblpY="8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B1795" w:rsidRPr="00B82097" w14:paraId="31943B63" w14:textId="77777777" w:rsidTr="00D42DA1">
        <w:tc>
          <w:tcPr>
            <w:tcW w:w="10349" w:type="dxa"/>
            <w:gridSpan w:val="2"/>
            <w:shd w:val="clear" w:color="auto" w:fill="ACB9CA"/>
          </w:tcPr>
          <w:p w14:paraId="4FBA1A6A" w14:textId="77777777" w:rsidR="00FB1795" w:rsidRPr="00FB1795" w:rsidRDefault="00FB1795" w:rsidP="00921F94">
            <w:pPr>
              <w:pStyle w:val="Prrafodelista"/>
              <w:numPr>
                <w:ilvl w:val="0"/>
                <w:numId w:val="16"/>
              </w:numPr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de Distribución </w:t>
            </w:r>
            <w:r w:rsidRPr="00FB1795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FB1795" w:rsidRPr="00B82097" w14:paraId="6EA79EBA" w14:textId="77777777" w:rsidTr="00D42DA1">
        <w:tc>
          <w:tcPr>
            <w:tcW w:w="10349" w:type="dxa"/>
            <w:gridSpan w:val="2"/>
            <w:shd w:val="clear" w:color="auto" w:fill="D5DCE4"/>
          </w:tcPr>
          <w:p w14:paraId="1EB70781" w14:textId="77777777" w:rsidR="00FB1795" w:rsidRPr="00B82097" w:rsidRDefault="00921F94" w:rsidP="00FB179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>8</w:t>
            </w:r>
            <w:r w:rsidR="00FB1795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.1. </w:t>
            </w:r>
            <w:r w:rsidR="00FB1795" w:rsidRPr="00B82097">
              <w:rPr>
                <w:rFonts w:ascii="Calibri Light" w:eastAsia="Times New Roman" w:hAnsi="Calibri Light" w:cs="Times New Roman"/>
                <w:color w:val="2F5496"/>
                <w:sz w:val="24"/>
                <w:szCs w:val="24"/>
              </w:rPr>
              <w:t xml:space="preserve">Descripción </w:t>
            </w:r>
            <w:r w:rsidR="00FB1795"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(</w:t>
            </w:r>
            <w:proofErr w:type="spellStart"/>
            <w:r w:rsidR="00FB1795"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Op</w:t>
            </w:r>
            <w:proofErr w:type="spellEnd"/>
            <w:r w:rsidR="00FB1795"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)</w:t>
            </w:r>
          </w:p>
        </w:tc>
      </w:tr>
      <w:tr w:rsidR="00FB1795" w:rsidRPr="00B82097" w14:paraId="09E656B7" w14:textId="77777777" w:rsidTr="00D42DA1">
        <w:tc>
          <w:tcPr>
            <w:tcW w:w="10349" w:type="dxa"/>
            <w:gridSpan w:val="2"/>
            <w:shd w:val="clear" w:color="auto" w:fill="auto"/>
          </w:tcPr>
          <w:p w14:paraId="2F812E9F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6DD84D97" w14:textId="77777777" w:rsidTr="00D42DA1">
        <w:tc>
          <w:tcPr>
            <w:tcW w:w="10349" w:type="dxa"/>
            <w:gridSpan w:val="2"/>
            <w:shd w:val="clear" w:color="auto" w:fill="ACB9CA"/>
          </w:tcPr>
          <w:p w14:paraId="649972DC" w14:textId="77777777" w:rsidR="00FB1795" w:rsidRPr="00921F94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Formato de Distribución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FB1795" w:rsidRPr="00B82097" w14:paraId="60C24EAA" w14:textId="77777777" w:rsidTr="00D42DA1">
        <w:tc>
          <w:tcPr>
            <w:tcW w:w="4120" w:type="dxa"/>
            <w:shd w:val="clear" w:color="auto" w:fill="D5DCE4"/>
          </w:tcPr>
          <w:p w14:paraId="1E259ABC" w14:textId="77777777" w:rsidR="00FB1795" w:rsidRPr="00FB1795" w:rsidRDefault="00FB1795" w:rsidP="00921F94">
            <w:pPr>
              <w:pStyle w:val="Prrafodelista"/>
              <w:numPr>
                <w:ilvl w:val="2"/>
                <w:numId w:val="17"/>
              </w:num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FB1795">
              <w:rPr>
                <w:rFonts w:ascii="Calibri" w:eastAsia="Times New Roman" w:hAnsi="Calibri" w:cs="Calibri"/>
                <w:color w:val="auto"/>
                <w:szCs w:val="16"/>
              </w:rPr>
              <w:t xml:space="preserve">Titulo </w:t>
            </w:r>
            <w:r w:rsidRPr="00FB1795">
              <w:rPr>
                <w:rFonts w:ascii="Calibri Light" w:eastAsia="Times New Roman" w:hAnsi="Calibri Light" w:cs="Times New Roman"/>
                <w:color w:val="FF0000"/>
                <w:sz w:val="24"/>
                <w:szCs w:val="24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3ADE1F6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4B0AB044" w14:textId="77777777" w:rsidTr="00D42DA1">
        <w:tc>
          <w:tcPr>
            <w:tcW w:w="10349" w:type="dxa"/>
            <w:gridSpan w:val="2"/>
            <w:shd w:val="clear" w:color="auto" w:fill="ACB9CA"/>
          </w:tcPr>
          <w:p w14:paraId="1950C7B8" w14:textId="77777777" w:rsidR="00FB1795" w:rsidRPr="00FB1795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>Opciones de Transferencia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Times New Roman"/>
                <w:color w:val="FFC000"/>
                <w:sz w:val="24"/>
                <w:szCs w:val="26"/>
              </w:rPr>
              <w:t>)</w:t>
            </w:r>
          </w:p>
        </w:tc>
      </w:tr>
      <w:tr w:rsidR="00FB1795" w:rsidRPr="002B63E8" w14:paraId="7F9D8617" w14:textId="77777777" w:rsidTr="00D42DA1">
        <w:tc>
          <w:tcPr>
            <w:tcW w:w="4120" w:type="dxa"/>
            <w:shd w:val="clear" w:color="auto" w:fill="D5DCE4"/>
          </w:tcPr>
          <w:p w14:paraId="7418F30C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8.3.1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Enlace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C310519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2B63E8" w14:paraId="72E3C335" w14:textId="77777777" w:rsidTr="00D42DA1">
        <w:tc>
          <w:tcPr>
            <w:tcW w:w="4120" w:type="dxa"/>
            <w:shd w:val="clear" w:color="auto" w:fill="D5DCE4"/>
          </w:tcPr>
          <w:p w14:paraId="592E23DA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8.3.2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Función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Codigo Función en Linea"/>
            <w:id w:val="-2115439311"/>
            <w:placeholder>
              <w:docPart w:val="6C9C8C1E54654F8098D9FC93E9AE8CBB"/>
            </w:placeholder>
            <w:showingPlcHdr/>
            <w15:color w:val="000080"/>
            <w15:appearance w15:val="tags"/>
            <w:comboBox>
              <w:listItem w:value="Elija un elemento."/>
              <w:listItem w:displayText="Descarga" w:value="Descarga"/>
              <w:listItem w:displayText="Información" w:value="Información"/>
              <w:listItem w:displayText="Navegación" w:value="Navegación"/>
              <w:listItem w:displayText="Acceso fuera de línea" w:value="Acceso fuera de línea"/>
              <w:listItem w:displayText="Pedido" w:value="Pedido"/>
              <w:listItem w:displayText="Búsqueda" w:value="Búsqueda"/>
              <w:listItem w:displayText="Metadatos completos" w:value="Metadatos completos"/>
              <w:listItem w:displayText="Gráfico" w:value="Gráfico"/>
              <w:listItem w:displayText="Cargar" w:value="Cargar"/>
              <w:listItem w:displayText="Servicio de correo electrónico" w:value="Servicio de correo electrónico"/>
              <w:listItem w:displayText="Acceso al fichero" w:value="Acceso al ficher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</w:tcPr>
              <w:p w14:paraId="5A225A01" w14:textId="5B948554" w:rsidR="00FB1795" w:rsidRPr="00B82097" w:rsidRDefault="00B02149" w:rsidP="00D42DA1">
                <w:pPr>
                  <w:rPr>
                    <w:rFonts w:ascii="Calibri Light" w:eastAsia="Times New Roman" w:hAnsi="Calibri Light" w:cs="Times New Roman"/>
                    <w:color w:val="A6A6A6" w:themeColor="background1" w:themeShade="A6"/>
                    <w:szCs w:val="2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26C4C935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6667C0F5" w14:textId="77777777" w:rsidR="00FB1795" w:rsidRDefault="00FB1795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35625484" w14:textId="77777777" w:rsidR="00620464" w:rsidRDefault="0062046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185119CE" w14:textId="77777777" w:rsidR="00620464" w:rsidRDefault="00620464">
      <w:pPr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  <w:r>
        <w:rPr>
          <w:rFonts w:ascii="Calibri" w:eastAsia="Calibri" w:hAnsi="Calibri" w:cs="Times New Roman"/>
          <w:color w:val="auto"/>
          <w:sz w:val="22"/>
          <w:lang w:val="es-CO" w:eastAsia="en-US"/>
        </w:rPr>
        <w:br w:type="page"/>
      </w:r>
    </w:p>
    <w:p w14:paraId="7A57C31B" w14:textId="77777777" w:rsidR="001564E3" w:rsidRPr="00DB4C99" w:rsidRDefault="00FB1795" w:rsidP="00620464">
      <w:pPr>
        <w:spacing w:after="160" w:line="259" w:lineRule="auto"/>
        <w:jc w:val="left"/>
        <w:rPr>
          <w:lang w:val="es-ES_tradnl"/>
        </w:rPr>
      </w:pPr>
      <w:r>
        <w:rPr>
          <w:rFonts w:ascii="Calibri" w:eastAsia="Calibri" w:hAnsi="Calibri" w:cs="Times New Roman"/>
          <w:noProof/>
          <w:color w:val="auto"/>
          <w:sz w:val="22"/>
          <w:lang w:val="en-US" w:eastAsia="en-US"/>
        </w:rPr>
        <w:lastRenderedPageBreak/>
        <w:drawing>
          <wp:anchor distT="0" distB="0" distL="114300" distR="114300" simplePos="0" relativeHeight="251685888" behindDoc="0" locked="0" layoutInCell="1" allowOverlap="1" wp14:anchorId="77E0746B" wp14:editId="78DF24C1">
            <wp:simplePos x="0" y="0"/>
            <wp:positionH relativeFrom="page">
              <wp:posOffset>-101719</wp:posOffset>
            </wp:positionH>
            <wp:positionV relativeFrom="paragraph">
              <wp:posOffset>-957532</wp:posOffset>
            </wp:positionV>
            <wp:extent cx="8314067" cy="10757140"/>
            <wp:effectExtent l="19050" t="0" r="0" b="0"/>
            <wp:wrapNone/>
            <wp:docPr id="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4067" cy="107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1564E3" w:rsidRPr="00DB4C99" w:rsidSect="008D72BE">
      <w:pgSz w:w="12240" w:h="15840" w:code="1"/>
      <w:pgMar w:top="1440" w:right="1077" w:bottom="1440" w:left="1077" w:header="680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ulián E. Londoño" w:date="2021-06-11T08:55:00Z" w:initials="J">
    <w:p w14:paraId="7A877B68" w14:textId="3A963B95" w:rsidR="0008011A" w:rsidRDefault="0008011A" w:rsidP="0008011A">
      <w:pPr>
        <w:pStyle w:val="Default"/>
        <w:jc w:val="both"/>
        <w:rPr>
          <w:sz w:val="16"/>
          <w:szCs w:val="16"/>
        </w:rPr>
      </w:pPr>
      <w:r>
        <w:rPr>
          <w:rStyle w:val="Refdecomentario"/>
        </w:rPr>
        <w:annotationRef/>
      </w:r>
      <w:r>
        <w:rPr>
          <w:sz w:val="16"/>
          <w:szCs w:val="16"/>
        </w:rPr>
        <w:t xml:space="preserve">responsable del metadato </w:t>
      </w:r>
    </w:p>
    <w:p w14:paraId="70F50FFB" w14:textId="2BF19256" w:rsidR="0008011A" w:rsidRDefault="0008011A">
      <w:pPr>
        <w:pStyle w:val="Textocomentari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F50F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DA388" w16cex:dateUtc="2021-06-11T13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F50FFB" w16cid:durableId="246DA38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FF29" w14:textId="77777777" w:rsidR="009870FE" w:rsidRDefault="009870FE" w:rsidP="006B6475">
      <w:pPr>
        <w:spacing w:after="0" w:line="240" w:lineRule="auto"/>
      </w:pPr>
      <w:r>
        <w:separator/>
      </w:r>
    </w:p>
  </w:endnote>
  <w:endnote w:type="continuationSeparator" w:id="0">
    <w:p w14:paraId="17DB2920" w14:textId="77777777" w:rsidR="009870FE" w:rsidRDefault="009870FE" w:rsidP="006B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3709D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041179" w14:textId="77777777" w:rsidR="00D42DA1" w:rsidRDefault="00D42DA1" w:rsidP="00DB4C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E7BDF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33DFC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8731198" w14:textId="77777777" w:rsidR="00D42DA1" w:rsidRDefault="00D42DA1" w:rsidP="00DB4C99">
    <w:pPr>
      <w:ind w:right="360"/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357019C1" wp14:editId="2898C586">
          <wp:simplePos x="0" y="0"/>
          <wp:positionH relativeFrom="column">
            <wp:posOffset>2165350</wp:posOffset>
          </wp:positionH>
          <wp:positionV relativeFrom="paragraph">
            <wp:posOffset>93345</wp:posOffset>
          </wp:positionV>
          <wp:extent cx="2068830" cy="1841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edes-social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8830" cy="184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10724" w:type="dxa"/>
      <w:tblLook w:val="04A0" w:firstRow="1" w:lastRow="0" w:firstColumn="1" w:lastColumn="0" w:noHBand="0" w:noVBand="1"/>
    </w:tblPr>
    <w:tblGrid>
      <w:gridCol w:w="7487"/>
      <w:gridCol w:w="3237"/>
    </w:tblGrid>
    <w:tr w:rsidR="00D42DA1" w:rsidRPr="002C3386" w14:paraId="50F78F4D" w14:textId="77777777" w:rsidTr="00242AA7">
      <w:trPr>
        <w:trHeight w:val="294"/>
      </w:trPr>
      <w:tc>
        <w:tcPr>
          <w:tcW w:w="7487" w:type="dxa"/>
          <w:vAlign w:val="center"/>
        </w:tcPr>
        <w:p w14:paraId="7176F086" w14:textId="77777777" w:rsidR="00D42DA1" w:rsidRPr="00AE0282" w:rsidRDefault="00D42DA1" w:rsidP="002C3386">
          <w:pPr>
            <w:pStyle w:val="Encabezado"/>
            <w:rPr>
              <w:color w:val="FFFFFF" w:themeColor="background1"/>
              <w:lang w:val="it-IT"/>
            </w:rPr>
          </w:pPr>
        </w:p>
      </w:tc>
      <w:tc>
        <w:tcPr>
          <w:tcW w:w="3237" w:type="dxa"/>
          <w:shd w:val="clear" w:color="auto" w:fill="auto"/>
          <w:vAlign w:val="center"/>
        </w:tcPr>
        <w:p w14:paraId="7AF62BB4" w14:textId="77777777" w:rsidR="00D42DA1" w:rsidRPr="002C3386" w:rsidRDefault="00D42DA1" w:rsidP="002C3386">
          <w:pPr>
            <w:pStyle w:val="Encabezado"/>
            <w:spacing w:after="40"/>
            <w:jc w:val="right"/>
            <w:rPr>
              <w:b/>
              <w:color w:val="0070C0"/>
            </w:rPr>
          </w:pPr>
        </w:p>
      </w:tc>
    </w:tr>
  </w:tbl>
  <w:p w14:paraId="44416101" w14:textId="77777777" w:rsidR="00D42DA1" w:rsidRDefault="00D42DA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18752" w14:textId="77777777" w:rsidR="00D42DA1" w:rsidRDefault="00D42DA1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07DE794E" wp14:editId="7CE04DB8">
          <wp:simplePos x="0" y="0"/>
          <wp:positionH relativeFrom="column">
            <wp:posOffset>7030085</wp:posOffset>
          </wp:positionH>
          <wp:positionV relativeFrom="paragraph">
            <wp:posOffset>-3659505</wp:posOffset>
          </wp:positionV>
          <wp:extent cx="7604760" cy="5331460"/>
          <wp:effectExtent l="19050" t="0" r="0" b="0"/>
          <wp:wrapNone/>
          <wp:docPr id="7" name="Imagen 2" descr="http://hdwallpapers.lt/wallpaper/abstract_red_swirls_white_backdrop_3d_and_hd-wallpaper-20537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hdwallpapers.lt/wallpaper/abstract_red_swirls_white_backdrop_3d_and_hd-wallpaper-20537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54646" r="48329"/>
                  <a:stretch>
                    <a:fillRect/>
                  </a:stretch>
                </pic:blipFill>
                <pic:spPr bwMode="auto">
                  <a:xfrm>
                    <a:off x="0" y="0"/>
                    <a:ext cx="7604760" cy="5331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B44F" w14:textId="77777777" w:rsidR="009870FE" w:rsidRDefault="009870FE" w:rsidP="006B6475">
      <w:pPr>
        <w:spacing w:after="0" w:line="240" w:lineRule="auto"/>
      </w:pPr>
      <w:r>
        <w:separator/>
      </w:r>
    </w:p>
  </w:footnote>
  <w:footnote w:type="continuationSeparator" w:id="0">
    <w:p w14:paraId="0A3838D5" w14:textId="77777777" w:rsidR="009870FE" w:rsidRDefault="009870FE" w:rsidP="006B6475">
      <w:pPr>
        <w:spacing w:after="0" w:line="240" w:lineRule="auto"/>
      </w:pPr>
      <w:r>
        <w:continuationSeparator/>
      </w:r>
    </w:p>
  </w:footnote>
  <w:footnote w:id="1">
    <w:p w14:paraId="44128860" w14:textId="77777777" w:rsidR="00D42DA1" w:rsidRPr="00690176" w:rsidRDefault="00D42DA1" w:rsidP="00B82097">
      <w:pPr>
        <w:pStyle w:val="Piedepgina"/>
      </w:pPr>
      <w:r>
        <w:rPr>
          <w:rStyle w:val="Refdenotaalpie"/>
        </w:rPr>
        <w:footnoteRef/>
      </w:r>
      <w:r>
        <w:t xml:space="preserve"> </w:t>
      </w:r>
      <w:r w:rsidRPr="005A2C6D">
        <w:rPr>
          <w:color w:val="FF0000"/>
        </w:rPr>
        <w:t>(</w:t>
      </w:r>
      <w:r>
        <w:rPr>
          <w:color w:val="FF0000"/>
        </w:rPr>
        <w:t>O</w:t>
      </w:r>
      <w:r w:rsidRPr="005A2C6D">
        <w:rPr>
          <w:color w:val="FF0000"/>
        </w:rPr>
        <w:t>)</w:t>
      </w:r>
      <w:r>
        <w:rPr>
          <w:color w:val="FF0000"/>
        </w:rPr>
        <w:t xml:space="preserve"> </w:t>
      </w:r>
      <w:r w:rsidRPr="00690176">
        <w:t xml:space="preserve">= Mandatorio; </w:t>
      </w:r>
      <w:r w:rsidRPr="00690176">
        <w:rPr>
          <w:color w:val="FFC000"/>
        </w:rPr>
        <w:t>(</w:t>
      </w:r>
      <w:proofErr w:type="spellStart"/>
      <w:r w:rsidRPr="00690176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690176">
        <w:rPr>
          <w:color w:val="FFC000"/>
        </w:rPr>
        <w:t xml:space="preserve">) </w:t>
      </w:r>
      <w:r w:rsidRPr="00690176">
        <w:t xml:space="preserve">= Opcional; </w:t>
      </w:r>
      <w:r w:rsidRPr="00690176">
        <w:rPr>
          <w:color w:val="00B0F0"/>
        </w:rPr>
        <w:t xml:space="preserve">(C) </w:t>
      </w:r>
      <w:r w:rsidRPr="00690176">
        <w:t>= Condicional</w:t>
      </w:r>
    </w:p>
    <w:p w14:paraId="1606A085" w14:textId="77777777" w:rsidR="00D42DA1" w:rsidRDefault="00D42DA1" w:rsidP="00B82097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9FE9E" w14:textId="77777777" w:rsidR="00D42DA1" w:rsidRDefault="00D42DA1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page" w:horzAnchor="page" w:tblpX="1" w:tblpY="361"/>
      <w:tblW w:w="10422" w:type="dxa"/>
      <w:tblLook w:val="04A0" w:firstRow="1" w:lastRow="0" w:firstColumn="1" w:lastColumn="0" w:noHBand="0" w:noVBand="1"/>
    </w:tblPr>
    <w:tblGrid>
      <w:gridCol w:w="10179"/>
      <w:gridCol w:w="243"/>
    </w:tblGrid>
    <w:tr w:rsidR="00D42DA1" w14:paraId="76B74D75" w14:textId="77777777" w:rsidTr="00B82097">
      <w:trPr>
        <w:trHeight w:val="73"/>
      </w:trPr>
      <w:tc>
        <w:tcPr>
          <w:tcW w:w="10179" w:type="dxa"/>
        </w:tcPr>
        <w:p w14:paraId="5C3A7E5A" w14:textId="77777777" w:rsidR="00D42DA1" w:rsidRPr="00E43112" w:rsidRDefault="00D42DA1" w:rsidP="00B82097">
          <w:pPr>
            <w:pStyle w:val="Encabezado"/>
            <w:rPr>
              <w:sz w:val="44"/>
              <w:lang w:val="it-IT"/>
            </w:rPr>
          </w:pPr>
        </w:p>
      </w:tc>
      <w:tc>
        <w:tcPr>
          <w:tcW w:w="243" w:type="dxa"/>
          <w:shd w:val="clear" w:color="auto" w:fill="auto"/>
        </w:tcPr>
        <w:p w14:paraId="4B0E17E3" w14:textId="77777777" w:rsidR="00D42DA1" w:rsidRDefault="00D42DA1" w:rsidP="00B82097">
          <w:pPr>
            <w:pStyle w:val="Encabezado"/>
          </w:pPr>
        </w:p>
      </w:tc>
    </w:tr>
  </w:tbl>
  <w:p w14:paraId="71237437" w14:textId="77777777" w:rsidR="00D42DA1" w:rsidRDefault="00D42DA1">
    <w:pPr>
      <w:pStyle w:val="Encabezado"/>
      <w:rPr>
        <w:noProof/>
      </w:rPr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514D9ED8" wp14:editId="29D397B7">
          <wp:simplePos x="0" y="0"/>
          <wp:positionH relativeFrom="column">
            <wp:posOffset>-688340</wp:posOffset>
          </wp:positionH>
          <wp:positionV relativeFrom="paragraph">
            <wp:posOffset>-431800</wp:posOffset>
          </wp:positionV>
          <wp:extent cx="7796530" cy="739140"/>
          <wp:effectExtent l="1905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30" cy="7391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73E86"/>
    <w:multiLevelType w:val="multilevel"/>
    <w:tmpl w:val="205A81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486206"/>
    <w:multiLevelType w:val="multilevel"/>
    <w:tmpl w:val="81CAA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B11EE8"/>
    <w:multiLevelType w:val="multilevel"/>
    <w:tmpl w:val="633205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3F5116"/>
    <w:multiLevelType w:val="multilevel"/>
    <w:tmpl w:val="09FEAE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EDF6604"/>
    <w:multiLevelType w:val="hybridMultilevel"/>
    <w:tmpl w:val="F5C41F22"/>
    <w:lvl w:ilvl="0" w:tplc="1F98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32005"/>
    <w:multiLevelType w:val="multilevel"/>
    <w:tmpl w:val="83304DF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54B333B"/>
    <w:multiLevelType w:val="multilevel"/>
    <w:tmpl w:val="AC7E122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92F1068"/>
    <w:multiLevelType w:val="multilevel"/>
    <w:tmpl w:val="1FEE52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8" w15:restartNumberingAfterBreak="0">
    <w:nsid w:val="49BE36BD"/>
    <w:multiLevelType w:val="multilevel"/>
    <w:tmpl w:val="01A0B3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hint="default"/>
        <w:sz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0DB2B11"/>
    <w:multiLevelType w:val="multilevel"/>
    <w:tmpl w:val="E0DAB0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21713E6"/>
    <w:multiLevelType w:val="multilevel"/>
    <w:tmpl w:val="271472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F143BA7"/>
    <w:multiLevelType w:val="multilevel"/>
    <w:tmpl w:val="CC1833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4"/>
      </w:rPr>
    </w:lvl>
    <w:lvl w:ilvl="1">
      <w:start w:val="12"/>
      <w:numFmt w:val="decimal"/>
      <w:lvlText w:val="%1.%2."/>
      <w:lvlJc w:val="left"/>
      <w:pPr>
        <w:ind w:left="450" w:hanging="45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1361E7D"/>
    <w:multiLevelType w:val="multilevel"/>
    <w:tmpl w:val="256AA7C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41D6C94"/>
    <w:multiLevelType w:val="multilevel"/>
    <w:tmpl w:val="5FA6B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6B25140"/>
    <w:multiLevelType w:val="multilevel"/>
    <w:tmpl w:val="81308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663791"/>
    <w:multiLevelType w:val="multilevel"/>
    <w:tmpl w:val="26DC0E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es-AR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A6B3C68"/>
    <w:multiLevelType w:val="multilevel"/>
    <w:tmpl w:val="225A39E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3"/>
  </w:num>
  <w:num w:numId="9">
    <w:abstractNumId w:val="3"/>
  </w:num>
  <w:num w:numId="10">
    <w:abstractNumId w:val="9"/>
  </w:num>
  <w:num w:numId="11">
    <w:abstractNumId w:val="16"/>
  </w:num>
  <w:num w:numId="12">
    <w:abstractNumId w:val="11"/>
  </w:num>
  <w:num w:numId="13">
    <w:abstractNumId w:val="8"/>
  </w:num>
  <w:num w:numId="14">
    <w:abstractNumId w:val="2"/>
  </w:num>
  <w:num w:numId="15">
    <w:abstractNumId w:val="15"/>
  </w:num>
  <w:num w:numId="16">
    <w:abstractNumId w:val="0"/>
  </w:num>
  <w:num w:numId="17">
    <w:abstractNumId w:val="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án E. Londoño">
    <w15:presenceInfo w15:providerId="None" w15:userId="Julián E. Londoñ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A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0" w:nlCheck="1" w:checkStyle="0"/>
  <w:activeWritingStyle w:appName="MSWord" w:lang="es-AR" w:vendorID="64" w:dllVersion="0" w:nlCheck="1" w:checkStyle="0"/>
  <w:activeWritingStyle w:appName="MSWord" w:lang="es-CO" w:vendorID="64" w:dllVersion="0" w:nlCheck="1" w:checkStyle="0"/>
  <w:activeWritingStyle w:appName="MSWord" w:lang="es-CO" w:vendorID="64" w:dllVersion="4096" w:nlCheck="1" w:checkStyle="0"/>
  <w:proofState w:spelling="clean" w:grammar="clean"/>
  <w:attachedTemplate r:id="rId1"/>
  <w:defaultTabStop w:val="708"/>
  <w:hyphenationZone w:val="425"/>
  <w:defaultTableStyle w:val="Tablaconcuadrcula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314"/>
    <w:rsid w:val="00012355"/>
    <w:rsid w:val="00021C24"/>
    <w:rsid w:val="00033052"/>
    <w:rsid w:val="00033BD3"/>
    <w:rsid w:val="00044E5E"/>
    <w:rsid w:val="00047C4C"/>
    <w:rsid w:val="000511A8"/>
    <w:rsid w:val="0008011A"/>
    <w:rsid w:val="000878D5"/>
    <w:rsid w:val="000919E4"/>
    <w:rsid w:val="000A026A"/>
    <w:rsid w:val="000A7003"/>
    <w:rsid w:val="000B7346"/>
    <w:rsid w:val="000C4915"/>
    <w:rsid w:val="000C7967"/>
    <w:rsid w:val="000E0FCA"/>
    <w:rsid w:val="000E226F"/>
    <w:rsid w:val="000E46A3"/>
    <w:rsid w:val="000E4BE6"/>
    <w:rsid w:val="000E4E55"/>
    <w:rsid w:val="000F310A"/>
    <w:rsid w:val="000F3F76"/>
    <w:rsid w:val="001050E0"/>
    <w:rsid w:val="00113FD0"/>
    <w:rsid w:val="00121FD3"/>
    <w:rsid w:val="0012658C"/>
    <w:rsid w:val="00135090"/>
    <w:rsid w:val="00137627"/>
    <w:rsid w:val="001564E3"/>
    <w:rsid w:val="00157B8F"/>
    <w:rsid w:val="001636ED"/>
    <w:rsid w:val="00164D6E"/>
    <w:rsid w:val="00165CFA"/>
    <w:rsid w:val="00167268"/>
    <w:rsid w:val="00172A3E"/>
    <w:rsid w:val="00176A05"/>
    <w:rsid w:val="0018488B"/>
    <w:rsid w:val="001952FB"/>
    <w:rsid w:val="001A56E7"/>
    <w:rsid w:val="001C26E3"/>
    <w:rsid w:val="001D6C9D"/>
    <w:rsid w:val="001F43DD"/>
    <w:rsid w:val="001F7218"/>
    <w:rsid w:val="00207839"/>
    <w:rsid w:val="00215F5A"/>
    <w:rsid w:val="00217B73"/>
    <w:rsid w:val="00221232"/>
    <w:rsid w:val="00242AA7"/>
    <w:rsid w:val="00247B9A"/>
    <w:rsid w:val="00250375"/>
    <w:rsid w:val="00263699"/>
    <w:rsid w:val="0026594F"/>
    <w:rsid w:val="00266F39"/>
    <w:rsid w:val="0027156B"/>
    <w:rsid w:val="0027361D"/>
    <w:rsid w:val="002770B7"/>
    <w:rsid w:val="0029176E"/>
    <w:rsid w:val="002957B0"/>
    <w:rsid w:val="002A276C"/>
    <w:rsid w:val="002A3767"/>
    <w:rsid w:val="002B4017"/>
    <w:rsid w:val="002B63E8"/>
    <w:rsid w:val="002C3386"/>
    <w:rsid w:val="002C35DB"/>
    <w:rsid w:val="002C6F26"/>
    <w:rsid w:val="002C7C3D"/>
    <w:rsid w:val="002D7624"/>
    <w:rsid w:val="002F72ED"/>
    <w:rsid w:val="00307EDB"/>
    <w:rsid w:val="0031107F"/>
    <w:rsid w:val="0031207E"/>
    <w:rsid w:val="00331C07"/>
    <w:rsid w:val="00331CE4"/>
    <w:rsid w:val="00342684"/>
    <w:rsid w:val="003445D2"/>
    <w:rsid w:val="00345CB9"/>
    <w:rsid w:val="0036413E"/>
    <w:rsid w:val="00367F49"/>
    <w:rsid w:val="00392386"/>
    <w:rsid w:val="0039239C"/>
    <w:rsid w:val="003A6483"/>
    <w:rsid w:val="003D111B"/>
    <w:rsid w:val="003E1FD8"/>
    <w:rsid w:val="003E400A"/>
    <w:rsid w:val="003E77D0"/>
    <w:rsid w:val="00402A68"/>
    <w:rsid w:val="00414692"/>
    <w:rsid w:val="00423F4A"/>
    <w:rsid w:val="00424E23"/>
    <w:rsid w:val="00432793"/>
    <w:rsid w:val="00437545"/>
    <w:rsid w:val="00444F0C"/>
    <w:rsid w:val="00455A8A"/>
    <w:rsid w:val="00471028"/>
    <w:rsid w:val="00471C5F"/>
    <w:rsid w:val="00474DC1"/>
    <w:rsid w:val="0047620A"/>
    <w:rsid w:val="004777E5"/>
    <w:rsid w:val="00482029"/>
    <w:rsid w:val="00484C98"/>
    <w:rsid w:val="00487322"/>
    <w:rsid w:val="004909F5"/>
    <w:rsid w:val="004A0E18"/>
    <w:rsid w:val="004A5314"/>
    <w:rsid w:val="004B366D"/>
    <w:rsid w:val="004C1618"/>
    <w:rsid w:val="004C3AB2"/>
    <w:rsid w:val="004C6762"/>
    <w:rsid w:val="004C6A23"/>
    <w:rsid w:val="004E14D8"/>
    <w:rsid w:val="004E5451"/>
    <w:rsid w:val="004F37C1"/>
    <w:rsid w:val="00523721"/>
    <w:rsid w:val="0053624F"/>
    <w:rsid w:val="00540E8D"/>
    <w:rsid w:val="00540FAA"/>
    <w:rsid w:val="00546DCC"/>
    <w:rsid w:val="00547C8F"/>
    <w:rsid w:val="00553FCB"/>
    <w:rsid w:val="00557DEC"/>
    <w:rsid w:val="00573F13"/>
    <w:rsid w:val="00577786"/>
    <w:rsid w:val="005945DD"/>
    <w:rsid w:val="005A58A7"/>
    <w:rsid w:val="005B55B8"/>
    <w:rsid w:val="005C6A62"/>
    <w:rsid w:val="005D43A9"/>
    <w:rsid w:val="005D7AFC"/>
    <w:rsid w:val="005E008D"/>
    <w:rsid w:val="005E2B21"/>
    <w:rsid w:val="005F2C09"/>
    <w:rsid w:val="005F5700"/>
    <w:rsid w:val="005F7A98"/>
    <w:rsid w:val="00611751"/>
    <w:rsid w:val="00613AEA"/>
    <w:rsid w:val="00614F73"/>
    <w:rsid w:val="00620464"/>
    <w:rsid w:val="00620AF2"/>
    <w:rsid w:val="00620C55"/>
    <w:rsid w:val="00631A53"/>
    <w:rsid w:val="00640224"/>
    <w:rsid w:val="006518B0"/>
    <w:rsid w:val="006532C8"/>
    <w:rsid w:val="006571B0"/>
    <w:rsid w:val="00660E1F"/>
    <w:rsid w:val="00661305"/>
    <w:rsid w:val="00665B12"/>
    <w:rsid w:val="0066777E"/>
    <w:rsid w:val="00686FE5"/>
    <w:rsid w:val="00692D51"/>
    <w:rsid w:val="006B4A43"/>
    <w:rsid w:val="006B6475"/>
    <w:rsid w:val="006C347C"/>
    <w:rsid w:val="006D385C"/>
    <w:rsid w:val="006F498C"/>
    <w:rsid w:val="006F71BD"/>
    <w:rsid w:val="00704BB3"/>
    <w:rsid w:val="0070765F"/>
    <w:rsid w:val="007259B5"/>
    <w:rsid w:val="00736D9E"/>
    <w:rsid w:val="0074708F"/>
    <w:rsid w:val="00751268"/>
    <w:rsid w:val="00795F56"/>
    <w:rsid w:val="007A268F"/>
    <w:rsid w:val="007C7736"/>
    <w:rsid w:val="007D4E4F"/>
    <w:rsid w:val="00810DCC"/>
    <w:rsid w:val="00811F3D"/>
    <w:rsid w:val="00815B30"/>
    <w:rsid w:val="0082201C"/>
    <w:rsid w:val="00843F23"/>
    <w:rsid w:val="00844723"/>
    <w:rsid w:val="00845615"/>
    <w:rsid w:val="00853899"/>
    <w:rsid w:val="0086428F"/>
    <w:rsid w:val="00870EF9"/>
    <w:rsid w:val="00890F2D"/>
    <w:rsid w:val="00895A8A"/>
    <w:rsid w:val="008A7E2E"/>
    <w:rsid w:val="008C21C9"/>
    <w:rsid w:val="008D4E2F"/>
    <w:rsid w:val="008D72BE"/>
    <w:rsid w:val="008E66BA"/>
    <w:rsid w:val="008F239B"/>
    <w:rsid w:val="008F4B99"/>
    <w:rsid w:val="00901F29"/>
    <w:rsid w:val="00904532"/>
    <w:rsid w:val="00921F94"/>
    <w:rsid w:val="00926740"/>
    <w:rsid w:val="009406AC"/>
    <w:rsid w:val="009453DB"/>
    <w:rsid w:val="00983878"/>
    <w:rsid w:val="009870FE"/>
    <w:rsid w:val="009901B6"/>
    <w:rsid w:val="00990BF1"/>
    <w:rsid w:val="009A1040"/>
    <w:rsid w:val="009A5890"/>
    <w:rsid w:val="009B027E"/>
    <w:rsid w:val="009E2D7C"/>
    <w:rsid w:val="009F0F4D"/>
    <w:rsid w:val="00A01D90"/>
    <w:rsid w:val="00A06702"/>
    <w:rsid w:val="00A16FB8"/>
    <w:rsid w:val="00A268AA"/>
    <w:rsid w:val="00A31053"/>
    <w:rsid w:val="00A5191C"/>
    <w:rsid w:val="00A51E9D"/>
    <w:rsid w:val="00A60478"/>
    <w:rsid w:val="00A62308"/>
    <w:rsid w:val="00A71F16"/>
    <w:rsid w:val="00A77B7E"/>
    <w:rsid w:val="00A8046A"/>
    <w:rsid w:val="00A8382B"/>
    <w:rsid w:val="00A864CE"/>
    <w:rsid w:val="00A91A4B"/>
    <w:rsid w:val="00AC6A2B"/>
    <w:rsid w:val="00AE0282"/>
    <w:rsid w:val="00AE6154"/>
    <w:rsid w:val="00AF2CCF"/>
    <w:rsid w:val="00B02149"/>
    <w:rsid w:val="00B05ED1"/>
    <w:rsid w:val="00B10E8F"/>
    <w:rsid w:val="00B2163C"/>
    <w:rsid w:val="00B21897"/>
    <w:rsid w:val="00B24233"/>
    <w:rsid w:val="00B31AB9"/>
    <w:rsid w:val="00B35300"/>
    <w:rsid w:val="00B412B4"/>
    <w:rsid w:val="00B45F52"/>
    <w:rsid w:val="00B54A15"/>
    <w:rsid w:val="00B82097"/>
    <w:rsid w:val="00B840C8"/>
    <w:rsid w:val="00B846A4"/>
    <w:rsid w:val="00B9353F"/>
    <w:rsid w:val="00B96973"/>
    <w:rsid w:val="00BA094F"/>
    <w:rsid w:val="00BA3D0F"/>
    <w:rsid w:val="00BB3B4C"/>
    <w:rsid w:val="00BC348B"/>
    <w:rsid w:val="00BC3805"/>
    <w:rsid w:val="00BD15AC"/>
    <w:rsid w:val="00BE3EC1"/>
    <w:rsid w:val="00BF0A30"/>
    <w:rsid w:val="00BF4B6A"/>
    <w:rsid w:val="00BF775B"/>
    <w:rsid w:val="00C23B08"/>
    <w:rsid w:val="00C50188"/>
    <w:rsid w:val="00C505FE"/>
    <w:rsid w:val="00C55732"/>
    <w:rsid w:val="00C56584"/>
    <w:rsid w:val="00C57855"/>
    <w:rsid w:val="00C6723E"/>
    <w:rsid w:val="00C672AE"/>
    <w:rsid w:val="00C7185F"/>
    <w:rsid w:val="00C82FA0"/>
    <w:rsid w:val="00CB560F"/>
    <w:rsid w:val="00CB7F55"/>
    <w:rsid w:val="00CC0E62"/>
    <w:rsid w:val="00CE4054"/>
    <w:rsid w:val="00CE5693"/>
    <w:rsid w:val="00CF452C"/>
    <w:rsid w:val="00D01399"/>
    <w:rsid w:val="00D05DA9"/>
    <w:rsid w:val="00D40221"/>
    <w:rsid w:val="00D42DA1"/>
    <w:rsid w:val="00D4320C"/>
    <w:rsid w:val="00D50960"/>
    <w:rsid w:val="00D510B0"/>
    <w:rsid w:val="00D564EE"/>
    <w:rsid w:val="00D60B11"/>
    <w:rsid w:val="00D65136"/>
    <w:rsid w:val="00D657C8"/>
    <w:rsid w:val="00D67830"/>
    <w:rsid w:val="00D7347F"/>
    <w:rsid w:val="00D816EC"/>
    <w:rsid w:val="00D83E4D"/>
    <w:rsid w:val="00D9022E"/>
    <w:rsid w:val="00DB41AD"/>
    <w:rsid w:val="00DB4C99"/>
    <w:rsid w:val="00DD5B7D"/>
    <w:rsid w:val="00DE582F"/>
    <w:rsid w:val="00DE5E6A"/>
    <w:rsid w:val="00DE70EA"/>
    <w:rsid w:val="00E055F0"/>
    <w:rsid w:val="00E12064"/>
    <w:rsid w:val="00E21B0F"/>
    <w:rsid w:val="00E237E0"/>
    <w:rsid w:val="00E24161"/>
    <w:rsid w:val="00E305E2"/>
    <w:rsid w:val="00E31144"/>
    <w:rsid w:val="00E33DFC"/>
    <w:rsid w:val="00E3545F"/>
    <w:rsid w:val="00E35932"/>
    <w:rsid w:val="00E35D63"/>
    <w:rsid w:val="00E43112"/>
    <w:rsid w:val="00E514D3"/>
    <w:rsid w:val="00E56FF4"/>
    <w:rsid w:val="00E62AD5"/>
    <w:rsid w:val="00E65350"/>
    <w:rsid w:val="00E67243"/>
    <w:rsid w:val="00E74BBE"/>
    <w:rsid w:val="00E8336F"/>
    <w:rsid w:val="00E87162"/>
    <w:rsid w:val="00E95071"/>
    <w:rsid w:val="00E9533F"/>
    <w:rsid w:val="00EA1C24"/>
    <w:rsid w:val="00EA5F3E"/>
    <w:rsid w:val="00EB258F"/>
    <w:rsid w:val="00EB340F"/>
    <w:rsid w:val="00EB79A4"/>
    <w:rsid w:val="00ED210A"/>
    <w:rsid w:val="00ED3247"/>
    <w:rsid w:val="00ED7D1C"/>
    <w:rsid w:val="00F15D93"/>
    <w:rsid w:val="00F1665D"/>
    <w:rsid w:val="00F27E5B"/>
    <w:rsid w:val="00F37EFC"/>
    <w:rsid w:val="00F45ED1"/>
    <w:rsid w:val="00F474A6"/>
    <w:rsid w:val="00F507BF"/>
    <w:rsid w:val="00F562CB"/>
    <w:rsid w:val="00F64EBD"/>
    <w:rsid w:val="00F6655B"/>
    <w:rsid w:val="00F82858"/>
    <w:rsid w:val="00F85456"/>
    <w:rsid w:val="00FA2996"/>
    <w:rsid w:val="00FA397F"/>
    <w:rsid w:val="00FB1795"/>
    <w:rsid w:val="00FB1B3D"/>
    <w:rsid w:val="00FD10EA"/>
    <w:rsid w:val="00FD2B03"/>
    <w:rsid w:val="00FE169A"/>
    <w:rsid w:val="00FE4441"/>
    <w:rsid w:val="00FE4C41"/>
    <w:rsid w:val="00FF1CD6"/>
    <w:rsid w:val="00FF4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5741BF"/>
  <w15:docId w15:val="{B406E647-B5B1-4728-8B2E-910C2096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A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A0"/>
    <w:pPr>
      <w:jc w:val="both"/>
    </w:pPr>
    <w:rPr>
      <w:color w:val="7F7F7F" w:themeColor="text1" w:themeTint="8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135090"/>
    <w:pPr>
      <w:keepNext/>
      <w:keepLines/>
      <w:numPr>
        <w:numId w:val="1"/>
      </w:numPr>
      <w:pBdr>
        <w:bottom w:val="single" w:sz="12" w:space="1" w:color="E9F0F6" w:themeColor="accent1" w:themeTint="33"/>
      </w:pBdr>
      <w:spacing w:before="480" w:after="240"/>
      <w:outlineLvl w:val="0"/>
    </w:pPr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5090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350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F28426"/>
      <w:lang w:val="es-ES_tradnl" w:eastAsia="es-AR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F1C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C34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45C7D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C3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6C347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47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475"/>
  </w:style>
  <w:style w:type="paragraph" w:styleId="Piedepgina">
    <w:name w:val="footer"/>
    <w:basedOn w:val="Normal"/>
    <w:link w:val="Piedepgina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475"/>
  </w:style>
  <w:style w:type="table" w:styleId="Tablaconcuadrcula">
    <w:name w:val="Table Grid"/>
    <w:basedOn w:val="Tablanormal"/>
    <w:uiPriority w:val="39"/>
    <w:rsid w:val="00C505FE"/>
    <w:pPr>
      <w:spacing w:after="0" w:line="240" w:lineRule="auto"/>
    </w:pPr>
    <w:rPr>
      <w:rFonts w:asciiTheme="majorHAnsi" w:hAnsiTheme="majorHAnsi"/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9F0F6" w:themeFill="accent1" w:themeFillTint="33"/>
    </w:tcPr>
  </w:style>
  <w:style w:type="character" w:customStyle="1" w:styleId="Ttulo1Car">
    <w:name w:val="Título 1 Car"/>
    <w:basedOn w:val="Fuentedeprrafopredeter"/>
    <w:link w:val="Ttulo1"/>
    <w:uiPriority w:val="9"/>
    <w:rsid w:val="00135090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135090"/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135090"/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styleId="TtuloTDC">
    <w:name w:val="TOC Heading"/>
    <w:basedOn w:val="Ttulo1"/>
    <w:next w:val="Normal"/>
    <w:uiPriority w:val="39"/>
    <w:unhideWhenUsed/>
    <w:qFormat/>
    <w:rsid w:val="006B6475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6B6475"/>
    <w:pPr>
      <w:spacing w:after="100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6B6475"/>
    <w:pPr>
      <w:spacing w:after="100"/>
      <w:ind w:left="220"/>
    </w:pPr>
    <w:rPr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6B6475"/>
    <w:pPr>
      <w:spacing w:after="100"/>
      <w:ind w:left="440"/>
    </w:pPr>
    <w:rPr>
      <w:lang w:eastAsia="es-AR"/>
    </w:rPr>
  </w:style>
  <w:style w:type="character" w:styleId="Hipervnculo">
    <w:name w:val="Hyperlink"/>
    <w:basedOn w:val="Fuentedeprrafopredeter"/>
    <w:uiPriority w:val="99"/>
    <w:unhideWhenUsed/>
    <w:rsid w:val="006B6475"/>
    <w:rPr>
      <w:color w:val="F7B615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13AEA"/>
    <w:rPr>
      <w:color w:val="808080"/>
    </w:rPr>
  </w:style>
  <w:style w:type="paragraph" w:styleId="Ttulo">
    <w:name w:val="Title"/>
    <w:aliases w:val="Portada"/>
    <w:basedOn w:val="TtuloTDC"/>
    <w:next w:val="Normal"/>
    <w:link w:val="TtuloCar"/>
    <w:uiPriority w:val="10"/>
    <w:qFormat/>
    <w:rsid w:val="00135090"/>
    <w:pPr>
      <w:numPr>
        <w:numId w:val="0"/>
      </w:numPr>
      <w:ind w:left="360" w:hanging="360"/>
    </w:pPr>
  </w:style>
  <w:style w:type="character" w:customStyle="1" w:styleId="TtuloCar">
    <w:name w:val="Título Car"/>
    <w:aliases w:val="Portada Car"/>
    <w:basedOn w:val="Fuentedeprrafopredeter"/>
    <w:link w:val="Ttulo"/>
    <w:uiPriority w:val="10"/>
    <w:rsid w:val="00135090"/>
    <w:rPr>
      <w:rFonts w:eastAsiaTheme="majorEastAsia" w:cstheme="majorBidi"/>
      <w:b/>
      <w:bCs/>
      <w:color w:val="1E4E98"/>
      <w:sz w:val="36"/>
      <w:szCs w:val="28"/>
      <w:lang w:val="es-ES_tradnl" w:eastAsia="es-AR"/>
    </w:rPr>
  </w:style>
  <w:style w:type="character" w:customStyle="1" w:styleId="Ttulo4Car">
    <w:name w:val="Título 4 Car"/>
    <w:basedOn w:val="Fuentedeprrafopredeter"/>
    <w:link w:val="Ttulo4"/>
    <w:uiPriority w:val="9"/>
    <w:rsid w:val="00FF1CD6"/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Subttulo">
    <w:name w:val="Subtitle"/>
    <w:basedOn w:val="Ttulo"/>
    <w:next w:val="Normal"/>
    <w:link w:val="SubttuloCar"/>
    <w:uiPriority w:val="11"/>
    <w:qFormat/>
    <w:rsid w:val="008F4B99"/>
  </w:style>
  <w:style w:type="character" w:customStyle="1" w:styleId="SubttuloCar">
    <w:name w:val="Subtítulo Car"/>
    <w:basedOn w:val="Fuentedeprrafopredeter"/>
    <w:link w:val="Subttulo"/>
    <w:uiPriority w:val="11"/>
    <w:rsid w:val="008F4B99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styleId="nfasissutil">
    <w:name w:val="Subtle Emphasis"/>
    <w:basedOn w:val="Fuentedeprrafopredeter"/>
    <w:uiPriority w:val="19"/>
    <w:qFormat/>
    <w:rsid w:val="00FF1CD6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FF1CD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FF1CD6"/>
    <w:rPr>
      <w:b/>
      <w:bCs/>
      <w:i/>
      <w:iCs/>
      <w:color w:val="94B6D2" w:themeColor="accent1"/>
    </w:rPr>
  </w:style>
  <w:style w:type="character" w:styleId="Textoennegrita">
    <w:name w:val="Strong"/>
    <w:basedOn w:val="Fuentedeprrafopredeter"/>
    <w:uiPriority w:val="22"/>
    <w:qFormat/>
    <w:rsid w:val="00FF1CD6"/>
    <w:rPr>
      <w:b/>
      <w:bCs/>
    </w:rPr>
  </w:style>
  <w:style w:type="table" w:styleId="Listaclara-nfasis2">
    <w:name w:val="Light List Accent 2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Sombreadomedio2-nfasis2">
    <w:name w:val="Medium Shading 2 Accent 2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uadrculaclara-nfasis11">
    <w:name w:val="Cuadrícula clara - Énfasis 1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customStyle="1" w:styleId="Sombreadoclaro1">
    <w:name w:val="Sombreado claro1"/>
    <w:basedOn w:val="Tablanormal"/>
    <w:uiPriority w:val="60"/>
    <w:rsid w:val="00FF1C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FF1CD6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8" w:space="0" w:color="94B6D2" w:themeColor="accent1"/>
        <w:bottom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customStyle="1" w:styleId="Cuadrculaclara1">
    <w:name w:val="Cuadrícula clara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staclara-nfasis3">
    <w:name w:val="Light List Accent 3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Sombreadoclaro-nfasis2">
    <w:name w:val="Light Shading Accent 2"/>
    <w:basedOn w:val="Tablanormal"/>
    <w:uiPriority w:val="60"/>
    <w:rsid w:val="00FF1CD6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8" w:space="0" w:color="DD8047" w:themeColor="accent2"/>
        <w:bottom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F1CD6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customStyle="1" w:styleId="Listaclara1">
    <w:name w:val="Lista clara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claro-nfasis6">
    <w:name w:val="Light Shading Accent 6"/>
    <w:basedOn w:val="Tablanormal"/>
    <w:uiPriority w:val="60"/>
    <w:rsid w:val="00FF1CD6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table" w:styleId="Sombreadomedio1-nfasis4">
    <w:name w:val="Medium Shading 1 Accent 4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21">
    <w:name w:val="Sombreado medio 2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2-nfasis11">
    <w:name w:val="Sombreado medio 2 - Énfasis 1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1-nfasis11">
    <w:name w:val="Sombreado medio 1 - Énfasis 11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Cuadrculaclara-nfasis5">
    <w:name w:val="Light Grid Accent 5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customStyle="1" w:styleId="Estilo1">
    <w:name w:val="Estilo1"/>
    <w:basedOn w:val="Tablaconcuadrcula"/>
    <w:uiPriority w:val="99"/>
    <w:rsid w:val="00FF1CD6"/>
    <w:tblPr/>
    <w:tcPr>
      <w:shd w:val="clear" w:color="auto" w:fill="E9F0F6" w:themeFill="accent1" w:themeFillTint="33"/>
    </w:tcPr>
  </w:style>
  <w:style w:type="table" w:styleId="Sombreadoclaro-nfasis5">
    <w:name w:val="Light Shading Accent 5"/>
    <w:basedOn w:val="Tablanormal"/>
    <w:uiPriority w:val="60"/>
    <w:rsid w:val="00FF1CD6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8" w:space="0" w:color="7BA79D" w:themeColor="accent5"/>
        <w:bottom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Sombreadoclaro-nfasis4">
    <w:name w:val="Light Shading Accent 4"/>
    <w:basedOn w:val="Tablanormal"/>
    <w:uiPriority w:val="60"/>
    <w:rsid w:val="005E2B21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paragraph" w:styleId="Sinespaciado">
    <w:name w:val="No Spacing"/>
    <w:uiPriority w:val="1"/>
    <w:qFormat/>
    <w:rsid w:val="00FB1B3D"/>
    <w:pPr>
      <w:spacing w:after="0" w:line="240" w:lineRule="auto"/>
      <w:jc w:val="both"/>
    </w:pPr>
    <w:rPr>
      <w:color w:val="7F7F7F" w:themeColor="text1" w:themeTint="80"/>
      <w:sz w:val="24"/>
    </w:rPr>
  </w:style>
  <w:style w:type="character" w:styleId="Referenciaintensa">
    <w:name w:val="Intense Reference"/>
    <w:basedOn w:val="Fuentedeprrafopredeter"/>
    <w:uiPriority w:val="32"/>
    <w:qFormat/>
    <w:rsid w:val="00895A8A"/>
    <w:rPr>
      <w:b/>
      <w:bCs/>
      <w:smallCaps/>
      <w:color w:val="94B6D2" w:themeColor="accent1"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sid w:val="00242A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2AA7"/>
    <w:rPr>
      <w:i/>
      <w:iCs/>
      <w:color w:val="404040" w:themeColor="text1" w:themeTint="BF"/>
      <w:sz w:val="24"/>
    </w:rPr>
  </w:style>
  <w:style w:type="paragraph" w:styleId="Prrafodelista">
    <w:name w:val="List Paragraph"/>
    <w:aliases w:val="LISTA,List Paragraph,Párrafo de lista2,Ha,Resume Title"/>
    <w:basedOn w:val="Normal"/>
    <w:link w:val="PrrafodelistaCar"/>
    <w:uiPriority w:val="34"/>
    <w:qFormat/>
    <w:rsid w:val="0039239C"/>
    <w:pPr>
      <w:ind w:left="720"/>
      <w:contextualSpacing/>
    </w:pPr>
  </w:style>
  <w:style w:type="character" w:customStyle="1" w:styleId="Ttulo5Car">
    <w:name w:val="Título 5 Car"/>
    <w:basedOn w:val="Fuentedeprrafopredeter"/>
    <w:link w:val="Ttulo5"/>
    <w:uiPriority w:val="9"/>
    <w:rsid w:val="006C347C"/>
    <w:rPr>
      <w:rFonts w:asciiTheme="majorHAnsi" w:eastAsiaTheme="majorEastAsia" w:hAnsiTheme="majorHAnsi" w:cstheme="majorBidi"/>
      <w:color w:val="345C7D" w:themeColor="accent1" w:themeShade="7F"/>
      <w:sz w:val="24"/>
    </w:rPr>
  </w:style>
  <w:style w:type="character" w:customStyle="1" w:styleId="Ttulo6Car">
    <w:name w:val="Título 6 Car"/>
    <w:basedOn w:val="Fuentedeprrafopredeter"/>
    <w:link w:val="Ttulo6"/>
    <w:uiPriority w:val="9"/>
    <w:rsid w:val="006C347C"/>
    <w:rPr>
      <w:rFonts w:asciiTheme="majorHAnsi" w:eastAsiaTheme="majorEastAsia" w:hAnsiTheme="majorHAnsi" w:cstheme="majorBidi"/>
      <w:i/>
      <w:iCs/>
      <w:color w:val="345C7D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rsid w:val="006C347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styleId="Ttulodellibro">
    <w:name w:val="Book Title"/>
    <w:basedOn w:val="Fuentedeprrafopredeter"/>
    <w:uiPriority w:val="33"/>
    <w:qFormat/>
    <w:rsid w:val="00FB1B3D"/>
    <w:rPr>
      <w:smallCaps/>
      <w:spacing w:val="5"/>
    </w:rPr>
  </w:style>
  <w:style w:type="character" w:styleId="Nmerodepgina">
    <w:name w:val="page number"/>
    <w:basedOn w:val="Fuentedeprrafopredeter"/>
    <w:uiPriority w:val="99"/>
    <w:semiHidden/>
    <w:unhideWhenUsed/>
    <w:rsid w:val="00DB4C99"/>
  </w:style>
  <w:style w:type="character" w:customStyle="1" w:styleId="PrrafodelistaCar">
    <w:name w:val="Párrafo de lista Car"/>
    <w:aliases w:val="LISTA Car,List Paragraph Car,Párrafo de lista2 Car,Ha Car,Resume Title Car"/>
    <w:basedOn w:val="Fuentedeprrafopredeter"/>
    <w:link w:val="Prrafodelista"/>
    <w:uiPriority w:val="34"/>
    <w:rsid w:val="00C82FA0"/>
    <w:rPr>
      <w:color w:val="7F7F7F" w:themeColor="text1" w:themeTint="80"/>
      <w:sz w:val="24"/>
    </w:rPr>
  </w:style>
  <w:style w:type="paragraph" w:styleId="Textonotapie">
    <w:name w:val="footnote text"/>
    <w:aliases w:val=" Char1"/>
    <w:basedOn w:val="Normal"/>
    <w:link w:val="TextonotapieCar"/>
    <w:uiPriority w:val="99"/>
    <w:unhideWhenUsed/>
    <w:rsid w:val="00121FD3"/>
    <w:pPr>
      <w:spacing w:after="0" w:line="240" w:lineRule="auto"/>
      <w:jc w:val="left"/>
    </w:pPr>
    <w:rPr>
      <w:sz w:val="20"/>
      <w:szCs w:val="20"/>
    </w:rPr>
  </w:style>
  <w:style w:type="character" w:customStyle="1" w:styleId="TextonotapieCar">
    <w:name w:val="Texto nota pie Car"/>
    <w:aliases w:val=" Char1 Car"/>
    <w:basedOn w:val="Fuentedeprrafopredeter"/>
    <w:link w:val="Textonotapie"/>
    <w:uiPriority w:val="99"/>
    <w:rsid w:val="00121FD3"/>
    <w:rPr>
      <w:color w:val="7F7F7F" w:themeColor="text1" w:themeTint="8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21FD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7470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70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708F"/>
    <w:rPr>
      <w:color w:val="7F7F7F" w:themeColor="text1" w:themeTint="8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70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708F"/>
    <w:rPr>
      <w:b/>
      <w:bCs/>
      <w:color w:val="7F7F7F" w:themeColor="text1" w:themeTint="80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6F71BD"/>
    <w:pPr>
      <w:spacing w:line="240" w:lineRule="auto"/>
    </w:pPr>
    <w:rPr>
      <w:i/>
      <w:iCs/>
      <w:color w:val="775F55" w:themeColor="text2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F37EFC"/>
    <w:pPr>
      <w:spacing w:after="0"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6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672AE"/>
    <w:rPr>
      <w:rFonts w:ascii="Tahoma" w:hAnsi="Tahoma" w:cs="Tahoma"/>
      <w:color w:val="7F7F7F" w:themeColor="text1" w:themeTint="80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82097"/>
    <w:pPr>
      <w:spacing w:after="0" w:line="240" w:lineRule="auto"/>
    </w:pPr>
    <w:rPr>
      <w:rFonts w:eastAsia="Calibr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1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eo%20Stuff\Valor%20Creativo\0.%20Plantillas%20Word%20-%20Valor%20Creativo\Plantilla_Word_41_-_Valor_Creativo\2007,%202010%20y%202013\Plantilla%2041%20-%202007,%202010%20y%202013%20-%20Valor%20Creativ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C560F03C6D4B8D9AC0D91F64436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AD09C-59B3-45A2-BC47-9D3F60D1475E}"/>
      </w:docPartPr>
      <w:docPartBody>
        <w:p w:rsidR="00B66291" w:rsidRDefault="00D57155" w:rsidP="00D57155">
          <w:pPr>
            <w:pStyle w:val="61C560F03C6D4B8D9AC0D91F64436376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5DA577C973A43B78717F5960F66E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6E58B-5DCD-47C5-9B7A-B079827A6C26}"/>
      </w:docPartPr>
      <w:docPartBody>
        <w:p w:rsidR="00B66291" w:rsidRDefault="00D57155" w:rsidP="00D57155">
          <w:pPr>
            <w:pStyle w:val="75DA577C973A43B78717F5960F66E1DE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40F48410E904BF5BF5B8492EF9A44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61B4C-7DB7-41B3-92CC-66254746158E}"/>
      </w:docPartPr>
      <w:docPartBody>
        <w:p w:rsidR="00B66291" w:rsidRDefault="00D57155" w:rsidP="00D57155">
          <w:pPr>
            <w:pStyle w:val="140F48410E904BF5BF5B8492EF9A447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04AAF90FBC8F409EB526BB48520EA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D5E4A-34AE-4777-A61D-EDACE7B9E968}"/>
      </w:docPartPr>
      <w:docPartBody>
        <w:p w:rsidR="00B66291" w:rsidRDefault="00D57155" w:rsidP="00D57155">
          <w:pPr>
            <w:pStyle w:val="04AAF90FBC8F409EB526BB48520EA802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D9FBACDBD8B4BE0A1701689321FF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D16F1-3ACF-492B-9DD3-7EBE1712A4B7}"/>
      </w:docPartPr>
      <w:docPartBody>
        <w:p w:rsidR="00B66291" w:rsidRDefault="00D57155" w:rsidP="00D57155">
          <w:pPr>
            <w:pStyle w:val="6D9FBACDBD8B4BE0A1701689321FF6BF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C124DAE8D7BE4E43A7F5201FD8CA29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5FE90-D4B1-4D21-AAD4-6229350102DB}"/>
      </w:docPartPr>
      <w:docPartBody>
        <w:p w:rsidR="00B66291" w:rsidRDefault="00D57155" w:rsidP="00D57155">
          <w:pPr>
            <w:pStyle w:val="C124DAE8D7BE4E43A7F5201FD8CA292C1"/>
          </w:pPr>
          <w:r w:rsidRPr="008C4599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122CDD9170A41D7BEDC9DB297EB3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DCB0D-C31D-4213-BC2A-2E0C3E55363D}"/>
      </w:docPartPr>
      <w:docPartBody>
        <w:p w:rsidR="00B66291" w:rsidRDefault="00D57155" w:rsidP="00D57155">
          <w:pPr>
            <w:pStyle w:val="3122CDD9170A41D7BEDC9DB297EB3082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B8CDA57ADED6488587DF24BF6112E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953A1-FD43-4B81-9AE1-0AF24E0821DC}"/>
      </w:docPartPr>
      <w:docPartBody>
        <w:p w:rsidR="00B66291" w:rsidRDefault="00D57155" w:rsidP="00D57155">
          <w:pPr>
            <w:pStyle w:val="B8CDA57ADED6488587DF24BF6112EB42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28F5090528E4A76834D7B5E4F6E56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37D86-94B8-44D0-BCC9-C87B59480FEF}"/>
      </w:docPartPr>
      <w:docPartBody>
        <w:p w:rsidR="00B66291" w:rsidRDefault="00D57155" w:rsidP="00D57155">
          <w:pPr>
            <w:pStyle w:val="828F5090528E4A76834D7B5E4F6E563C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D5931263E0C4A93924EFC0B79D37A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39509-4045-4F6D-8C05-57F35B9E1EEE}"/>
      </w:docPartPr>
      <w:docPartBody>
        <w:p w:rsidR="00B66291" w:rsidRDefault="00D57155" w:rsidP="00D57155">
          <w:pPr>
            <w:pStyle w:val="7D5931263E0C4A93924EFC0B79D37A4B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07961328F4CA408D9E61CC3CACDA2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F6177-F929-47C6-B3BB-73B96CD475EE}"/>
      </w:docPartPr>
      <w:docPartBody>
        <w:p w:rsidR="00B66291" w:rsidRDefault="00D57155" w:rsidP="00D57155">
          <w:pPr>
            <w:pStyle w:val="07961328F4CA408D9E61CC3CACDA2A70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1766220F3494E0DBA6F271307D7F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90614-2DD5-4264-86D4-EAA5BC8B36EE}"/>
      </w:docPartPr>
      <w:docPartBody>
        <w:p w:rsidR="00B66291" w:rsidRDefault="00D57155" w:rsidP="00D57155">
          <w:pPr>
            <w:pStyle w:val="31766220F3494E0DBA6F271307D7F1F9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AE2E6477DCD45EF9202F661FF8FD1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71862-4766-4B96-84C6-35532FD84831}"/>
      </w:docPartPr>
      <w:docPartBody>
        <w:p w:rsidR="00B66291" w:rsidRDefault="00D57155" w:rsidP="00D57155">
          <w:pPr>
            <w:pStyle w:val="6AE2E6477DCD45EF9202F661FF8FD1EC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D652B661724481FB74A60797D423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2E4B6-2BC6-4959-AA8C-0FE2479D4779}"/>
      </w:docPartPr>
      <w:docPartBody>
        <w:p w:rsidR="00B66291" w:rsidRDefault="00D57155" w:rsidP="00D57155">
          <w:pPr>
            <w:pStyle w:val="7D652B661724481FB74A60797D4236BB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C9C8C1E54654F8098D9FC93E9AE8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6FE68-5B00-4055-8650-41360415C85A}"/>
      </w:docPartPr>
      <w:docPartBody>
        <w:p w:rsidR="00B66291" w:rsidRDefault="00D57155" w:rsidP="00D57155">
          <w:pPr>
            <w:pStyle w:val="6C9C8C1E54654F8098D9FC93E9AE8CBB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5EAE014FA074EAA92CE5AC7AA1DA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AC84DD-F9C9-442A-8969-75D980E9DC8A}"/>
      </w:docPartPr>
      <w:docPartBody>
        <w:p w:rsidR="00B66291" w:rsidRDefault="00D57155" w:rsidP="00D57155">
          <w:pPr>
            <w:pStyle w:val="15EAE014FA074EAA92CE5AC7AA1DA3F5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9253C82E399D441A877DA499991A2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B0F0A-4DFA-4379-867D-465B84E4CE8C}"/>
      </w:docPartPr>
      <w:docPartBody>
        <w:p w:rsidR="00B66291" w:rsidRDefault="00D57155" w:rsidP="00D57155">
          <w:pPr>
            <w:pStyle w:val="9253C82E399D441A877DA499991A252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453FBBE62F774183B273596F2523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F4528-FF05-4D36-996C-F2105334B2E2}"/>
      </w:docPartPr>
      <w:docPartBody>
        <w:p w:rsidR="00B66291" w:rsidRDefault="00D57155" w:rsidP="00D57155">
          <w:pPr>
            <w:pStyle w:val="453FBBE62F774183B273596F25235859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899E0D8AFEB4E8488763C65A6C8F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25128C-EE31-4F28-ABCA-B4B35083B1FA}"/>
      </w:docPartPr>
      <w:docPartBody>
        <w:p w:rsidR="00B66291" w:rsidRDefault="00D57155" w:rsidP="00D57155">
          <w:pPr>
            <w:pStyle w:val="8899E0D8AFEB4E8488763C65A6C8F946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0DE927541AB4BB1BDA5F5AE53335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5419C4-141A-4709-86C0-25E1417B25C2}"/>
      </w:docPartPr>
      <w:docPartBody>
        <w:p w:rsidR="00B66291" w:rsidRDefault="00D57155" w:rsidP="00D57155">
          <w:pPr>
            <w:pStyle w:val="10DE927541AB4BB1BDA5F5AE53335DDC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EF551D74EC8343FE81504529953F8F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B3EDD-D2EF-409F-962C-658BFAFA3BC9}"/>
      </w:docPartPr>
      <w:docPartBody>
        <w:p w:rsidR="00B66291" w:rsidRDefault="00D57155" w:rsidP="00D57155">
          <w:pPr>
            <w:pStyle w:val="EF551D74EC8343FE81504529953F8F3F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E7DB232744049C380C2B6013FD95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D87A3C-2E5A-40BE-91AE-1392ED59E57B}"/>
      </w:docPartPr>
      <w:docPartBody>
        <w:p w:rsidR="00B66291" w:rsidRDefault="00D57155" w:rsidP="00D57155">
          <w:pPr>
            <w:pStyle w:val="7E7DB232744049C380C2B6013FD952D4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9E2919CD32BE4FA5AA757F4C8042E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5FBE4-81E4-4E95-8980-B9427C7AEB62}"/>
      </w:docPartPr>
      <w:docPartBody>
        <w:p w:rsidR="00B66291" w:rsidRDefault="00D57155" w:rsidP="00D57155">
          <w:pPr>
            <w:pStyle w:val="9E2919CD32BE4FA5AA757F4C8042E4D1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9D2D01290914C9BAAEC8BD42A5A0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CBB53-E27F-4F05-8ED3-0A401999A3BC}"/>
      </w:docPartPr>
      <w:docPartBody>
        <w:p w:rsidR="00B66291" w:rsidRDefault="00D57155" w:rsidP="00D57155">
          <w:pPr>
            <w:pStyle w:val="79D2D01290914C9BAAEC8BD42A5A0429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D1224AB26F5D4BC480EAFA78AED75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451BD-F8EC-40CF-8FE5-2881BF1D0A61}"/>
      </w:docPartPr>
      <w:docPartBody>
        <w:p w:rsidR="00B66291" w:rsidRDefault="00D57155" w:rsidP="00D57155">
          <w:pPr>
            <w:pStyle w:val="D1224AB26F5D4BC480EAFA78AED7592B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72"/>
              <w:szCs w:val="72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55"/>
    <w:rsid w:val="00B436C7"/>
    <w:rsid w:val="00B66291"/>
    <w:rsid w:val="00D04D23"/>
    <w:rsid w:val="00D5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3122CDD9170A41D7BEDC9DB297EB3082">
    <w:name w:val="3122CDD9170A41D7BEDC9DB297EB3082"/>
    <w:rsid w:val="00D57155"/>
  </w:style>
  <w:style w:type="paragraph" w:customStyle="1" w:styleId="7D5931263E0C4A93924EFC0B79D37A4B">
    <w:name w:val="7D5931263E0C4A93924EFC0B79D37A4B"/>
    <w:rsid w:val="00D57155"/>
  </w:style>
  <w:style w:type="paragraph" w:customStyle="1" w:styleId="07961328F4CA408D9E61CC3CACDA2A70">
    <w:name w:val="07961328F4CA408D9E61CC3CACDA2A70"/>
    <w:rsid w:val="00D57155"/>
  </w:style>
  <w:style w:type="paragraph" w:customStyle="1" w:styleId="31766220F3494E0DBA6F271307D7F1F9">
    <w:name w:val="31766220F3494E0DBA6F271307D7F1F9"/>
    <w:rsid w:val="00D57155"/>
  </w:style>
  <w:style w:type="paragraph" w:customStyle="1" w:styleId="6AE2E6477DCD45EF9202F661FF8FD1EC">
    <w:name w:val="6AE2E6477DCD45EF9202F661FF8FD1EC"/>
    <w:rsid w:val="00D57155"/>
  </w:style>
  <w:style w:type="paragraph" w:customStyle="1" w:styleId="7D652B661724481FB74A60797D4236BB">
    <w:name w:val="7D652B661724481FB74A60797D4236BB"/>
    <w:rsid w:val="00D57155"/>
  </w:style>
  <w:style w:type="character" w:styleId="Textodelmarcadordeposicin">
    <w:name w:val="Placeholder Text"/>
    <w:basedOn w:val="Fuentedeprrafopredeter"/>
    <w:uiPriority w:val="99"/>
    <w:semiHidden/>
    <w:rsid w:val="00D57155"/>
    <w:rPr>
      <w:color w:val="808080"/>
    </w:rPr>
  </w:style>
  <w:style w:type="paragraph" w:customStyle="1" w:styleId="61C560F03C6D4B8D9AC0D91F644363761">
    <w:name w:val="61C560F03C6D4B8D9AC0D91F64436376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75DA577C973A43B78717F5960F66E1DE1">
    <w:name w:val="75DA577C973A43B78717F5960F66E1DE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0F48410E904BF5BF5B8492EF9A44711">
    <w:name w:val="140F48410E904BF5BF5B8492EF9A4471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4AAF90FBC8F409EB526BB48520EA8021">
    <w:name w:val="04AAF90FBC8F409EB526BB48520EA802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D9FBACDBD8B4BE0A1701689321FF6BF1">
    <w:name w:val="6D9FBACDBD8B4BE0A1701689321FF6BF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124DAE8D7BE4E43A7F5201FD8CA292C1">
    <w:name w:val="C124DAE8D7BE4E43A7F5201FD8CA292C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B8CDA57ADED6488587DF24BF6112EB421">
    <w:name w:val="B8CDA57ADED6488587DF24BF6112EB42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28F5090528E4A76834D7B5E4F6E563C1">
    <w:name w:val="828F5090528E4A76834D7B5E4F6E563C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899E0D8AFEB4E8488763C65A6C8F9461">
    <w:name w:val="8899E0D8AFEB4E8488763C65A6C8F946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0DE927541AB4BB1BDA5F5AE53335DDC1">
    <w:name w:val="10DE927541AB4BB1BDA5F5AE53335DDC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551D74EC8343FE81504529953F8F3F1">
    <w:name w:val="EF551D74EC8343FE81504529953F8F3F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7E7DB232744049C380C2B6013FD952D41">
    <w:name w:val="7E7DB232744049C380C2B6013FD952D41"/>
    <w:rsid w:val="00D57155"/>
    <w:pPr>
      <w:keepNext/>
      <w:keepLines/>
      <w:spacing w:before="200" w:after="0" w:line="276" w:lineRule="auto"/>
      <w:jc w:val="both"/>
      <w:outlineLvl w:val="2"/>
    </w:pPr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customStyle="1" w:styleId="9E2919CD32BE4FA5AA757F4C8042E4D11">
    <w:name w:val="9E2919CD32BE4FA5AA757F4C8042E4D11"/>
    <w:rsid w:val="00D57155"/>
    <w:pPr>
      <w:keepNext/>
      <w:keepLines/>
      <w:spacing w:before="200" w:after="0" w:line="276" w:lineRule="auto"/>
      <w:jc w:val="both"/>
      <w:outlineLvl w:val="2"/>
    </w:pPr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customStyle="1" w:styleId="453FBBE62F774183B273596F252358591">
    <w:name w:val="453FBBE62F774183B273596F25235859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253C82E399D441A877DA499991A25211">
    <w:name w:val="9253C82E399D441A877DA499991A2521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5EAE014FA074EAA92CE5AC7AA1DA3F51">
    <w:name w:val="15EAE014FA074EAA92CE5AC7AA1DA3F5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79D2D01290914C9BAAEC8BD42A5A04291">
    <w:name w:val="79D2D01290914C9BAAEC8BD42A5A0429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C9C8C1E54654F8098D9FC93E9AE8CBB1">
    <w:name w:val="6C9C8C1E54654F8098D9FC93E9AE8CBB1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1224AB26F5D4BC480EAFA78AED7592B">
    <w:name w:val="D1224AB26F5D4BC480EAFA78AED7592B"/>
    <w:rsid w:val="00D57155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0599E-F534-4F43-A78A-801F105D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41 - 2007, 2010 y 2013 - Valor Creativo.dotx</Template>
  <TotalTime>329</TotalTime>
  <Pages>9</Pages>
  <Words>1025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Valor Creativo</vt:lpstr>
    </vt:vector>
  </TitlesOfParts>
  <Company>d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ValorCreativo.blogspot.com</dc:subject>
  <dc:creator>Diego Bustamante</dc:creator>
  <cp:lastModifiedBy>Julián E. Londoño</cp:lastModifiedBy>
  <cp:revision>20</cp:revision>
  <cp:lastPrinted>2017-02-03T15:49:00Z</cp:lastPrinted>
  <dcterms:created xsi:type="dcterms:W3CDTF">2018-09-10T20:55:00Z</dcterms:created>
  <dcterms:modified xsi:type="dcterms:W3CDTF">2021-06-11T13:57:00Z</dcterms:modified>
</cp:coreProperties>
</file>